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F8A2D" w14:textId="77777777" w:rsidR="00232F7A" w:rsidRPr="00A262AF" w:rsidRDefault="00232F7A" w:rsidP="00232F7A">
      <w:pPr>
        <w:rPr>
          <w:lang w:val="en-GB"/>
        </w:rPr>
      </w:pPr>
    </w:p>
    <w:p w14:paraId="06649CBE" w14:textId="77777777" w:rsidR="00232F7A" w:rsidRPr="00A262AF" w:rsidRDefault="00232F7A" w:rsidP="00232F7A">
      <w:pPr>
        <w:rPr>
          <w:sz w:val="20"/>
          <w:szCs w:val="20"/>
          <w:lang w:val="en-GB"/>
        </w:rPr>
      </w:pPr>
    </w:p>
    <w:p w14:paraId="5CDDE7EF" w14:textId="77777777" w:rsidR="00232F7A" w:rsidRPr="00A262AF" w:rsidRDefault="00232F7A" w:rsidP="00232F7A">
      <w:pPr>
        <w:rPr>
          <w:sz w:val="20"/>
          <w:szCs w:val="20"/>
          <w:lang w:val="en-GB"/>
        </w:rPr>
      </w:pPr>
    </w:p>
    <w:p w14:paraId="48179D88" w14:textId="77777777" w:rsidR="00232F7A" w:rsidRPr="00A262AF" w:rsidRDefault="00232F7A" w:rsidP="00232F7A">
      <w:pPr>
        <w:rPr>
          <w:sz w:val="20"/>
          <w:szCs w:val="20"/>
          <w:lang w:val="en-GB"/>
        </w:rPr>
      </w:pPr>
    </w:p>
    <w:p w14:paraId="4D033EDA" w14:textId="77777777" w:rsidR="00232F7A" w:rsidRPr="00A262AF" w:rsidRDefault="00232F7A" w:rsidP="00232F7A">
      <w:pPr>
        <w:rPr>
          <w:sz w:val="20"/>
          <w:szCs w:val="20"/>
          <w:lang w:val="en-GB"/>
        </w:rPr>
      </w:pPr>
    </w:p>
    <w:p w14:paraId="108EFFE0" w14:textId="77777777" w:rsidR="00232F7A" w:rsidRPr="00A262AF" w:rsidRDefault="00232F7A" w:rsidP="00232F7A">
      <w:pPr>
        <w:rPr>
          <w:sz w:val="20"/>
          <w:szCs w:val="20"/>
          <w:lang w:val="en-GB"/>
        </w:rPr>
      </w:pPr>
    </w:p>
    <w:p w14:paraId="58FADD36" w14:textId="77777777" w:rsidR="00232F7A" w:rsidRPr="00A262AF" w:rsidRDefault="00232F7A" w:rsidP="00232F7A">
      <w:pPr>
        <w:spacing w:line="200" w:lineRule="exact"/>
        <w:rPr>
          <w:sz w:val="20"/>
          <w:szCs w:val="20"/>
          <w:lang w:val="en-GB"/>
        </w:rPr>
      </w:pPr>
    </w:p>
    <w:p w14:paraId="2B053A3C" w14:textId="77777777" w:rsidR="00232F7A" w:rsidRPr="00A262AF" w:rsidRDefault="00232F7A" w:rsidP="00232F7A">
      <w:pPr>
        <w:pStyle w:val="Tittel"/>
        <w:pBdr>
          <w:bottom w:val="single" w:sz="8" w:space="0" w:color="4F81BD" w:themeColor="accent1"/>
        </w:pBdr>
        <w:rPr>
          <w:lang w:val="en-GB"/>
        </w:rPr>
      </w:pPr>
    </w:p>
    <w:p w14:paraId="0297CC91" w14:textId="77777777" w:rsidR="00232F7A" w:rsidRPr="00A262AF" w:rsidRDefault="00232F7A" w:rsidP="00232F7A">
      <w:pPr>
        <w:pStyle w:val="Tittel"/>
        <w:pBdr>
          <w:bottom w:val="single" w:sz="8" w:space="0" w:color="4F81BD" w:themeColor="accent1"/>
        </w:pBdr>
        <w:rPr>
          <w:lang w:val="en-GB"/>
        </w:rPr>
      </w:pPr>
    </w:p>
    <w:p w14:paraId="148F9611" w14:textId="5E45B0CC" w:rsidR="00232F7A" w:rsidRPr="00A262AF" w:rsidRDefault="00AC7DAE" w:rsidP="00232F7A">
      <w:pPr>
        <w:pStyle w:val="Tittel"/>
        <w:pBdr>
          <w:bottom w:val="single" w:sz="8" w:space="0" w:color="4F81BD" w:themeColor="accent1"/>
        </w:pBdr>
        <w:rPr>
          <w:lang w:val="en-GB"/>
        </w:rPr>
      </w:pPr>
      <w:r w:rsidRPr="00AC7DAE">
        <w:rPr>
          <w:lang w:val="en-GB"/>
        </w:rPr>
        <w:t xml:space="preserve">2019035275– </w:t>
      </w:r>
      <w:r>
        <w:rPr>
          <w:lang w:val="en-GB"/>
        </w:rPr>
        <w:t>NH90 Simulator training</w:t>
      </w:r>
      <w:r w:rsidR="004B5581">
        <w:rPr>
          <w:lang w:val="en-GB"/>
        </w:rPr>
        <w:t xml:space="preserve"> for NH90 helicopter</w:t>
      </w:r>
    </w:p>
    <w:p w14:paraId="637CD747" w14:textId="77777777" w:rsidR="00232F7A" w:rsidRPr="00A262AF" w:rsidRDefault="00232F7A" w:rsidP="00232F7A">
      <w:pPr>
        <w:pStyle w:val="Tittel"/>
        <w:pBdr>
          <w:bottom w:val="single" w:sz="8" w:space="0" w:color="4F81BD" w:themeColor="accent1"/>
        </w:pBdr>
        <w:rPr>
          <w:lang w:val="en-GB"/>
        </w:rPr>
      </w:pPr>
    </w:p>
    <w:p w14:paraId="475BAC1D" w14:textId="11BC9420" w:rsidR="00232F7A" w:rsidRPr="00A262AF" w:rsidRDefault="00A816E2" w:rsidP="00232F7A">
      <w:pPr>
        <w:pStyle w:val="Tittel"/>
        <w:pBdr>
          <w:bottom w:val="single" w:sz="8" w:space="0" w:color="4F81BD" w:themeColor="accent1"/>
        </w:pBdr>
        <w:rPr>
          <w:lang w:val="en-GB"/>
        </w:rPr>
      </w:pPr>
      <w:r w:rsidRPr="00A262AF">
        <w:rPr>
          <w:lang w:val="en-GB"/>
        </w:rPr>
        <w:t>Annex</w:t>
      </w:r>
      <w:r w:rsidR="00AC7DAE">
        <w:rPr>
          <w:lang w:val="en-GB"/>
        </w:rPr>
        <w:t xml:space="preserve"> A</w:t>
      </w:r>
      <w:r w:rsidR="00232F7A" w:rsidRPr="00A262AF">
        <w:rPr>
          <w:lang w:val="en-GB"/>
        </w:rPr>
        <w:br/>
      </w:r>
      <w:r w:rsidR="004B5581">
        <w:rPr>
          <w:lang w:val="en-GB"/>
        </w:rPr>
        <w:t>Scope of Delivery</w:t>
      </w:r>
      <w:r w:rsidR="006B5B08">
        <w:rPr>
          <w:lang w:val="en-GB"/>
        </w:rPr>
        <w:t xml:space="preserve"> </w:t>
      </w:r>
    </w:p>
    <w:p w14:paraId="22E6AEE7" w14:textId="77777777" w:rsidR="00232F7A" w:rsidRPr="00A262AF" w:rsidRDefault="00232F7A" w:rsidP="00232F7A">
      <w:pPr>
        <w:rPr>
          <w:lang w:val="en-GB"/>
        </w:rPr>
      </w:pPr>
    </w:p>
    <w:p w14:paraId="06D089A5" w14:textId="77777777" w:rsidR="00232F7A" w:rsidRPr="00A262AF" w:rsidRDefault="00232F7A" w:rsidP="00232F7A">
      <w:pPr>
        <w:rPr>
          <w:lang w:val="en-GB"/>
        </w:rPr>
      </w:pPr>
    </w:p>
    <w:p w14:paraId="093D3B7D" w14:textId="77777777" w:rsidR="00232F7A" w:rsidRPr="00A262AF" w:rsidRDefault="00232F7A" w:rsidP="00232F7A">
      <w:pPr>
        <w:rPr>
          <w:lang w:val="en-GB"/>
        </w:rPr>
      </w:pPr>
    </w:p>
    <w:p w14:paraId="0D1FD4E6" w14:textId="77777777" w:rsidR="00232F7A" w:rsidRPr="00A262AF" w:rsidRDefault="00232F7A" w:rsidP="00232F7A">
      <w:pPr>
        <w:rPr>
          <w:lang w:val="en-GB"/>
        </w:rPr>
      </w:pPr>
    </w:p>
    <w:p w14:paraId="19372EA9" w14:textId="77777777" w:rsidR="00232F7A" w:rsidRPr="00A262AF" w:rsidRDefault="00232F7A" w:rsidP="00232F7A">
      <w:pPr>
        <w:rPr>
          <w:lang w:val="en-GB"/>
        </w:rPr>
      </w:pPr>
    </w:p>
    <w:p w14:paraId="7505B839" w14:textId="77777777" w:rsidR="00232F7A" w:rsidRPr="00A262AF" w:rsidRDefault="00232F7A" w:rsidP="00232F7A">
      <w:pPr>
        <w:rPr>
          <w:lang w:val="en-GB"/>
        </w:rPr>
      </w:pPr>
    </w:p>
    <w:p w14:paraId="777950B3" w14:textId="77777777" w:rsidR="00232F7A" w:rsidRPr="00A262AF" w:rsidRDefault="00232F7A" w:rsidP="00232F7A">
      <w:pPr>
        <w:rPr>
          <w:lang w:val="en-GB"/>
        </w:rPr>
      </w:pPr>
    </w:p>
    <w:p w14:paraId="0419D5BF" w14:textId="77777777" w:rsidR="00232F7A" w:rsidRPr="00A262AF" w:rsidRDefault="00232F7A" w:rsidP="00232F7A">
      <w:pPr>
        <w:rPr>
          <w:lang w:val="en-GB"/>
        </w:rPr>
      </w:pPr>
    </w:p>
    <w:p w14:paraId="6E29B775" w14:textId="77777777" w:rsidR="00232F7A" w:rsidRPr="00A262AF" w:rsidRDefault="00232F7A" w:rsidP="00232F7A">
      <w:pPr>
        <w:rPr>
          <w:lang w:val="en-GB"/>
        </w:rPr>
      </w:pPr>
    </w:p>
    <w:p w14:paraId="516FF0C0" w14:textId="77777777" w:rsidR="00232F7A" w:rsidRPr="00A262AF" w:rsidRDefault="00232F7A" w:rsidP="00232F7A">
      <w:pPr>
        <w:rPr>
          <w:lang w:val="en-GB"/>
        </w:rPr>
      </w:pPr>
    </w:p>
    <w:p w14:paraId="4E73C94B" w14:textId="77777777" w:rsidR="00232F7A" w:rsidRPr="00A262AF" w:rsidRDefault="00232F7A" w:rsidP="00232F7A">
      <w:pPr>
        <w:rPr>
          <w:lang w:val="en-GB"/>
        </w:rPr>
      </w:pPr>
    </w:p>
    <w:p w14:paraId="4AFE3064" w14:textId="77777777" w:rsidR="00232F7A" w:rsidRPr="00A262AF" w:rsidRDefault="00232F7A" w:rsidP="00232F7A">
      <w:pPr>
        <w:rPr>
          <w:lang w:val="en-GB"/>
        </w:rPr>
      </w:pPr>
    </w:p>
    <w:p w14:paraId="66D4539F" w14:textId="77777777" w:rsidR="00232F7A" w:rsidRPr="009B01FE" w:rsidRDefault="00232F7A" w:rsidP="00232F7A">
      <w:pPr>
        <w:rPr>
          <w:lang w:val="en-US"/>
        </w:rPr>
      </w:pPr>
    </w:p>
    <w:p w14:paraId="7A98E216" w14:textId="59278909" w:rsidR="00232F7A" w:rsidRPr="009B01FE" w:rsidRDefault="00232F7A" w:rsidP="00232F7A">
      <w:pPr>
        <w:rPr>
          <w:lang w:val="en-US"/>
        </w:rPr>
      </w:pPr>
    </w:p>
    <w:p w14:paraId="5CC10A3D" w14:textId="6A0475C1" w:rsidR="007B6410" w:rsidRPr="009B01FE" w:rsidRDefault="007B6410" w:rsidP="00232F7A">
      <w:pPr>
        <w:rPr>
          <w:lang w:val="en-US"/>
        </w:rPr>
      </w:pPr>
    </w:p>
    <w:p w14:paraId="48264A40" w14:textId="7FFB4A9E" w:rsidR="007B6410" w:rsidRPr="009B01FE" w:rsidRDefault="007B6410" w:rsidP="00232F7A">
      <w:pPr>
        <w:rPr>
          <w:lang w:val="en-US"/>
        </w:rPr>
      </w:pPr>
    </w:p>
    <w:p w14:paraId="666A99A4" w14:textId="2295075D" w:rsidR="007B6410" w:rsidRPr="009B01FE" w:rsidRDefault="007B6410" w:rsidP="00232F7A">
      <w:pPr>
        <w:rPr>
          <w:lang w:val="en-US"/>
        </w:rPr>
      </w:pPr>
    </w:p>
    <w:p w14:paraId="4A484C02" w14:textId="5298BEAB" w:rsidR="007B6410" w:rsidRPr="009B01FE" w:rsidRDefault="007B6410" w:rsidP="00232F7A">
      <w:pPr>
        <w:rPr>
          <w:lang w:val="en-US"/>
        </w:rPr>
      </w:pPr>
    </w:p>
    <w:p w14:paraId="48D78D13" w14:textId="104BDB69" w:rsidR="007B6410" w:rsidRPr="009B01FE" w:rsidRDefault="007B6410" w:rsidP="00232F7A">
      <w:pPr>
        <w:rPr>
          <w:lang w:val="en-US"/>
        </w:rPr>
      </w:pPr>
    </w:p>
    <w:p w14:paraId="3D28F96A" w14:textId="2C08656C" w:rsidR="007B6410" w:rsidRPr="009B01FE" w:rsidRDefault="007B6410" w:rsidP="00232F7A">
      <w:pPr>
        <w:rPr>
          <w:lang w:val="en-US"/>
        </w:rPr>
      </w:pPr>
    </w:p>
    <w:p w14:paraId="56265256" w14:textId="77777777" w:rsidR="00232F7A" w:rsidRPr="009B01FE" w:rsidRDefault="00232F7A" w:rsidP="00232F7A">
      <w:pPr>
        <w:rPr>
          <w:lang w:val="en-US"/>
        </w:rPr>
      </w:pPr>
    </w:p>
    <w:p w14:paraId="1731A043" w14:textId="77777777" w:rsidR="00232F7A" w:rsidRPr="009B01FE" w:rsidRDefault="00232F7A" w:rsidP="00232F7A">
      <w:pPr>
        <w:rPr>
          <w:lang w:val="en-US"/>
        </w:rPr>
      </w:pPr>
    </w:p>
    <w:p w14:paraId="65DDD6D8" w14:textId="77777777" w:rsidR="00232F7A" w:rsidRPr="009B01FE" w:rsidRDefault="00232F7A" w:rsidP="00232F7A">
      <w:pPr>
        <w:rPr>
          <w:lang w:val="en-US"/>
        </w:rPr>
      </w:pPr>
    </w:p>
    <w:p w14:paraId="0A8818A1" w14:textId="77777777" w:rsidR="00232F7A" w:rsidRPr="009B01FE" w:rsidRDefault="00232F7A" w:rsidP="00232F7A">
      <w:pPr>
        <w:rPr>
          <w:lang w:val="en-US"/>
        </w:rPr>
      </w:pPr>
    </w:p>
    <w:p w14:paraId="22258B24" w14:textId="77777777" w:rsidR="00232F7A" w:rsidRPr="009B01FE" w:rsidRDefault="00232F7A" w:rsidP="00232F7A">
      <w:pPr>
        <w:rPr>
          <w:lang w:val="en-US"/>
        </w:rPr>
      </w:pPr>
    </w:p>
    <w:p w14:paraId="1557B5D4" w14:textId="77777777" w:rsidR="00232F7A" w:rsidRPr="009B01FE" w:rsidRDefault="00232F7A" w:rsidP="00232F7A">
      <w:pPr>
        <w:rPr>
          <w:lang w:val="en-US"/>
        </w:rPr>
      </w:pPr>
    </w:p>
    <w:p w14:paraId="60E74002" w14:textId="77777777" w:rsidR="00232F7A" w:rsidRPr="009B01FE" w:rsidRDefault="00232F7A" w:rsidP="00232F7A">
      <w:pPr>
        <w:rPr>
          <w:lang w:val="en-US"/>
        </w:rPr>
      </w:pPr>
    </w:p>
    <w:p w14:paraId="228F7D32" w14:textId="77777777" w:rsidR="00232F7A" w:rsidRPr="009B01FE" w:rsidRDefault="00232F7A" w:rsidP="00232F7A">
      <w:pPr>
        <w:rPr>
          <w:lang w:val="en-US"/>
        </w:rPr>
      </w:pPr>
    </w:p>
    <w:p w14:paraId="75C2B34A" w14:textId="77777777" w:rsidR="004744A0" w:rsidRPr="00A262AF" w:rsidRDefault="00A60BD9" w:rsidP="00CB7F94">
      <w:pPr>
        <w:pStyle w:val="Overskrift1"/>
        <w:rPr>
          <w:lang w:val="en-GB"/>
        </w:rPr>
      </w:pPr>
      <w:r w:rsidRPr="00A262AF">
        <w:rPr>
          <w:lang w:val="en-GB"/>
        </w:rPr>
        <w:lastRenderedPageBreak/>
        <w:t>Introduction</w:t>
      </w:r>
    </w:p>
    <w:p w14:paraId="49650CB4" w14:textId="77777777" w:rsidR="00D62BCC" w:rsidRPr="00A262AF" w:rsidRDefault="00A60BD9" w:rsidP="00D62BCC">
      <w:pPr>
        <w:rPr>
          <w:lang w:val="en-GB"/>
        </w:rPr>
      </w:pPr>
      <w:r w:rsidRPr="00A262AF">
        <w:rPr>
          <w:lang w:val="en-GB"/>
        </w:rPr>
        <w:t>This Annex provides a description of all of the Purchaser's requirements to the performance. The requirements will apply to all deliveries under the agreement</w:t>
      </w:r>
      <w:r w:rsidR="00D62BCC" w:rsidRPr="00A262AF">
        <w:rPr>
          <w:lang w:val="en-GB"/>
        </w:rPr>
        <w:t>.</w:t>
      </w:r>
    </w:p>
    <w:p w14:paraId="44A521BE" w14:textId="77777777" w:rsidR="00D62BCC" w:rsidRPr="00A262AF" w:rsidRDefault="00A60BD9" w:rsidP="00195205">
      <w:pPr>
        <w:pStyle w:val="Overskrift2"/>
        <w:rPr>
          <w:lang w:val="en-GB"/>
        </w:rPr>
      </w:pPr>
      <w:r w:rsidRPr="00A262AF">
        <w:rPr>
          <w:lang w:val="en-GB"/>
        </w:rPr>
        <w:t>Requirement table</w:t>
      </w:r>
    </w:p>
    <w:p w14:paraId="0E0C5363" w14:textId="77777777" w:rsidR="00D62BCC" w:rsidRPr="00A262AF" w:rsidRDefault="00A60BD9" w:rsidP="00040E0B">
      <w:pPr>
        <w:pStyle w:val="Overskrift3"/>
        <w:rPr>
          <w:lang w:val="en-GB"/>
        </w:rPr>
      </w:pPr>
      <w:r w:rsidRPr="00A262AF">
        <w:rPr>
          <w:lang w:val="en-GB"/>
        </w:rPr>
        <w:t>The Purchaser's requirements</w:t>
      </w:r>
    </w:p>
    <w:p w14:paraId="09E7BCE2" w14:textId="77777777" w:rsidR="00D62BCC" w:rsidRPr="00A262AF" w:rsidRDefault="00A60BD9" w:rsidP="00D62BCC">
      <w:pPr>
        <w:rPr>
          <w:lang w:val="en-GB"/>
        </w:rPr>
      </w:pPr>
      <w:r w:rsidRPr="00A262AF">
        <w:rPr>
          <w:lang w:val="en-GB"/>
        </w:rPr>
        <w:t>The Purchaser has listed their requirements in the following manner in the tables below</w:t>
      </w:r>
      <w:r w:rsidR="00D62BCC" w:rsidRPr="00A262AF">
        <w:rPr>
          <w:lang w:val="en-GB"/>
        </w:rPr>
        <w:t>:</w:t>
      </w:r>
    </w:p>
    <w:p w14:paraId="1A45DB42" w14:textId="77777777" w:rsidR="00D62BCC" w:rsidRPr="00A262AF" w:rsidRDefault="00D62BCC" w:rsidP="00D62BCC">
      <w:pPr>
        <w:rPr>
          <w:lang w:val="en-GB"/>
        </w:rPr>
      </w:pPr>
    </w:p>
    <w:p w14:paraId="04F92C73" w14:textId="77777777" w:rsidR="003035A8" w:rsidRPr="00A262AF" w:rsidRDefault="00A60BD9" w:rsidP="005F0322">
      <w:pPr>
        <w:ind w:left="2552" w:hanging="2552"/>
        <w:rPr>
          <w:lang w:val="en-GB"/>
        </w:rPr>
      </w:pPr>
      <w:r w:rsidRPr="00A262AF">
        <w:rPr>
          <w:lang w:val="en-GB"/>
        </w:rPr>
        <w:t>No</w:t>
      </w:r>
      <w:r w:rsidR="003035A8" w:rsidRPr="00A262AF">
        <w:rPr>
          <w:lang w:val="en-GB"/>
        </w:rPr>
        <w:t>.:</w:t>
      </w:r>
      <w:r w:rsidR="003035A8" w:rsidRPr="00A262AF">
        <w:rPr>
          <w:lang w:val="en-GB"/>
        </w:rPr>
        <w:tab/>
      </w:r>
      <w:r w:rsidR="000B580C">
        <w:rPr>
          <w:lang w:val="en-GB"/>
        </w:rPr>
        <w:t>U</w:t>
      </w:r>
      <w:r w:rsidR="00A322A4" w:rsidRPr="00A262AF">
        <w:rPr>
          <w:lang w:val="en-GB"/>
        </w:rPr>
        <w:t xml:space="preserve">nique serial number for the requirement </w:t>
      </w:r>
    </w:p>
    <w:p w14:paraId="662AF777" w14:textId="77777777" w:rsidR="003035A8" w:rsidRPr="00A262AF" w:rsidRDefault="00A322A4" w:rsidP="005F0322">
      <w:pPr>
        <w:ind w:left="2552" w:hanging="2552"/>
        <w:rPr>
          <w:lang w:val="en-GB"/>
        </w:rPr>
      </w:pPr>
      <w:r w:rsidRPr="00A262AF">
        <w:rPr>
          <w:lang w:val="en-GB"/>
        </w:rPr>
        <w:t>Description</w:t>
      </w:r>
      <w:r w:rsidR="003035A8" w:rsidRPr="00A262AF">
        <w:rPr>
          <w:lang w:val="en-GB"/>
        </w:rPr>
        <w:t>:</w:t>
      </w:r>
      <w:r w:rsidR="003035A8" w:rsidRPr="00A262AF">
        <w:rPr>
          <w:lang w:val="en-GB"/>
        </w:rPr>
        <w:tab/>
      </w:r>
      <w:r w:rsidRPr="00A262AF">
        <w:rPr>
          <w:lang w:val="en-GB"/>
        </w:rPr>
        <w:t xml:space="preserve">Description of </w:t>
      </w:r>
      <w:r w:rsidR="000B580C">
        <w:rPr>
          <w:lang w:val="en-GB"/>
        </w:rPr>
        <w:t xml:space="preserve">the </w:t>
      </w:r>
      <w:r w:rsidRPr="00A262AF">
        <w:rPr>
          <w:lang w:val="en-GB"/>
        </w:rPr>
        <w:t>requirement</w:t>
      </w:r>
    </w:p>
    <w:p w14:paraId="19647935" w14:textId="77777777" w:rsidR="008560CA" w:rsidRPr="00A262AF" w:rsidRDefault="00A322A4" w:rsidP="005F0322">
      <w:pPr>
        <w:ind w:left="2552" w:hanging="2552"/>
        <w:rPr>
          <w:lang w:val="en-GB"/>
        </w:rPr>
      </w:pPr>
      <w:r w:rsidRPr="00A262AF">
        <w:rPr>
          <w:lang w:val="en-GB"/>
        </w:rPr>
        <w:t>Documentation type</w:t>
      </w:r>
      <w:r w:rsidR="005F0322" w:rsidRPr="00A262AF">
        <w:rPr>
          <w:lang w:val="en-GB"/>
        </w:rPr>
        <w:t>:</w:t>
      </w:r>
      <w:r w:rsidR="005F0322" w:rsidRPr="00A262AF">
        <w:rPr>
          <w:lang w:val="en-GB"/>
        </w:rPr>
        <w:tab/>
      </w:r>
      <w:r w:rsidRPr="00A262AF">
        <w:rPr>
          <w:lang w:val="en-GB"/>
        </w:rPr>
        <w:t xml:space="preserve">Description of the documentation </w:t>
      </w:r>
      <w:r w:rsidR="000B580C">
        <w:rPr>
          <w:lang w:val="en-GB"/>
        </w:rPr>
        <w:t>verifying the</w:t>
      </w:r>
      <w:r w:rsidRPr="00A262AF">
        <w:rPr>
          <w:lang w:val="en-GB"/>
        </w:rPr>
        <w:t xml:space="preserve"> fulfilment of the requirement</w:t>
      </w:r>
    </w:p>
    <w:p w14:paraId="3E8AAC16" w14:textId="77777777" w:rsidR="005F0322" w:rsidRPr="00A262AF" w:rsidRDefault="00A322A4" w:rsidP="005F0322">
      <w:pPr>
        <w:ind w:left="2552" w:hanging="2552"/>
        <w:rPr>
          <w:lang w:val="en-GB"/>
        </w:rPr>
      </w:pPr>
      <w:r w:rsidRPr="00A262AF">
        <w:rPr>
          <w:lang w:val="en-GB"/>
        </w:rPr>
        <w:t>Requirement type:</w:t>
      </w:r>
      <w:r w:rsidRPr="00A262AF">
        <w:rPr>
          <w:lang w:val="en-GB"/>
        </w:rPr>
        <w:tab/>
        <w:t>See the table below</w:t>
      </w:r>
    </w:p>
    <w:p w14:paraId="68F8ACEB" w14:textId="77777777" w:rsidR="00AE746C" w:rsidRPr="00A262AF" w:rsidRDefault="00AE746C" w:rsidP="005F0322">
      <w:pPr>
        <w:ind w:left="2552" w:hanging="2552"/>
        <w:rPr>
          <w:lang w:val="en-GB"/>
        </w:rPr>
      </w:pPr>
    </w:p>
    <w:tbl>
      <w:tblPr>
        <w:tblStyle w:val="Tabellrutenett"/>
        <w:tblW w:w="0" w:type="auto"/>
        <w:tblInd w:w="108" w:type="dxa"/>
        <w:tblLook w:val="04A0" w:firstRow="1" w:lastRow="0" w:firstColumn="1" w:lastColumn="0" w:noHBand="0" w:noVBand="1"/>
      </w:tblPr>
      <w:tblGrid>
        <w:gridCol w:w="2111"/>
        <w:gridCol w:w="7125"/>
      </w:tblGrid>
      <w:tr w:rsidR="005F0322" w:rsidRPr="00504287" w14:paraId="68242AC5" w14:textId="77777777" w:rsidTr="005F0322">
        <w:tc>
          <w:tcPr>
            <w:tcW w:w="2127" w:type="dxa"/>
            <w:shd w:val="clear" w:color="auto" w:fill="D9D9D9" w:themeFill="background1" w:themeFillShade="D9"/>
          </w:tcPr>
          <w:p w14:paraId="270EA6EA" w14:textId="77777777" w:rsidR="005F0322" w:rsidRPr="00A262AF" w:rsidRDefault="00A322A4" w:rsidP="00A322A4">
            <w:pPr>
              <w:rPr>
                <w:b/>
                <w:lang w:val="en-GB"/>
              </w:rPr>
            </w:pPr>
            <w:r w:rsidRPr="00A262AF">
              <w:rPr>
                <w:b/>
                <w:lang w:val="en-GB"/>
              </w:rPr>
              <w:t>Absolut</w:t>
            </w:r>
            <w:r w:rsidR="00AE746C" w:rsidRPr="00A262AF">
              <w:rPr>
                <w:b/>
                <w:lang w:val="en-GB"/>
              </w:rPr>
              <w:t xml:space="preserve">e </w:t>
            </w:r>
            <w:r w:rsidRPr="00A262AF">
              <w:rPr>
                <w:b/>
                <w:lang w:val="en-GB"/>
              </w:rPr>
              <w:t>requirement</w:t>
            </w:r>
            <w:r w:rsidR="00AE746C" w:rsidRPr="00A262AF">
              <w:rPr>
                <w:b/>
                <w:lang w:val="en-GB"/>
              </w:rPr>
              <w:t>: A</w:t>
            </w:r>
          </w:p>
        </w:tc>
        <w:tc>
          <w:tcPr>
            <w:tcW w:w="7259" w:type="dxa"/>
          </w:tcPr>
          <w:p w14:paraId="782615ED" w14:textId="77777777" w:rsidR="005F0322" w:rsidRPr="00A262AF" w:rsidRDefault="00A322A4" w:rsidP="00A322A4">
            <w:pPr>
              <w:rPr>
                <w:lang w:val="en-GB"/>
              </w:rPr>
            </w:pPr>
            <w:r w:rsidRPr="00A262AF">
              <w:rPr>
                <w:lang w:val="en-GB"/>
              </w:rPr>
              <w:t>The requirement must be met</w:t>
            </w:r>
            <w:r w:rsidR="005F0322" w:rsidRPr="00A262AF">
              <w:rPr>
                <w:lang w:val="en-GB"/>
              </w:rPr>
              <w:t xml:space="preserve">. </w:t>
            </w:r>
            <w:r w:rsidRPr="00A262AF">
              <w:rPr>
                <w:lang w:val="en-GB"/>
              </w:rPr>
              <w:t>The requirement constitutes a minimum requirement which is not subject to relative assessment</w:t>
            </w:r>
            <w:r w:rsidR="005F0322" w:rsidRPr="00A262AF">
              <w:rPr>
                <w:lang w:val="en-GB"/>
              </w:rPr>
              <w:t>.</w:t>
            </w:r>
          </w:p>
        </w:tc>
      </w:tr>
      <w:tr w:rsidR="005F0322" w:rsidRPr="00504287" w14:paraId="673FFCE7" w14:textId="77777777" w:rsidTr="005F0322">
        <w:tc>
          <w:tcPr>
            <w:tcW w:w="2127" w:type="dxa"/>
            <w:shd w:val="clear" w:color="auto" w:fill="D9D9D9" w:themeFill="background1" w:themeFillShade="D9"/>
          </w:tcPr>
          <w:p w14:paraId="4E89A334" w14:textId="77777777" w:rsidR="005F0322" w:rsidRPr="00A262AF" w:rsidRDefault="00AE746C" w:rsidP="00A322A4">
            <w:pPr>
              <w:rPr>
                <w:b/>
                <w:lang w:val="en-GB"/>
              </w:rPr>
            </w:pPr>
            <w:r w:rsidRPr="00A262AF">
              <w:rPr>
                <w:b/>
                <w:lang w:val="en-GB"/>
              </w:rPr>
              <w:t>Absol</w:t>
            </w:r>
            <w:r w:rsidR="00A322A4" w:rsidRPr="00A262AF">
              <w:rPr>
                <w:b/>
                <w:lang w:val="en-GB"/>
              </w:rPr>
              <w:t>ut</w:t>
            </w:r>
            <w:r w:rsidRPr="00A262AF">
              <w:rPr>
                <w:b/>
                <w:lang w:val="en-GB"/>
              </w:rPr>
              <w:t xml:space="preserve">e </w:t>
            </w:r>
            <w:r w:rsidR="00A322A4" w:rsidRPr="00A262AF">
              <w:rPr>
                <w:b/>
                <w:lang w:val="en-GB"/>
              </w:rPr>
              <w:t>requirement</w:t>
            </w:r>
            <w:r w:rsidRPr="00A262AF">
              <w:rPr>
                <w:b/>
                <w:lang w:val="en-GB"/>
              </w:rPr>
              <w:t>: A*</w:t>
            </w:r>
          </w:p>
        </w:tc>
        <w:tc>
          <w:tcPr>
            <w:tcW w:w="7259" w:type="dxa"/>
          </w:tcPr>
          <w:p w14:paraId="1146E15A" w14:textId="77777777" w:rsidR="005F0322" w:rsidRPr="00A262AF" w:rsidRDefault="00A322A4" w:rsidP="0093494B">
            <w:pPr>
              <w:rPr>
                <w:lang w:val="en-GB"/>
              </w:rPr>
            </w:pPr>
            <w:r w:rsidRPr="00A262AF">
              <w:rPr>
                <w:lang w:val="en-GB"/>
              </w:rPr>
              <w:t>The requirement must be met</w:t>
            </w:r>
            <w:r w:rsidR="005F0322" w:rsidRPr="00A262AF">
              <w:rPr>
                <w:lang w:val="en-GB"/>
              </w:rPr>
              <w:t xml:space="preserve">. </w:t>
            </w:r>
            <w:r w:rsidRPr="00A262AF">
              <w:rPr>
                <w:lang w:val="en-GB"/>
              </w:rPr>
              <w:t>The asterix indicates that the requirement is a minimum requirement</w:t>
            </w:r>
            <w:r w:rsidR="00CD09CF">
              <w:rPr>
                <w:lang w:val="en-GB"/>
              </w:rPr>
              <w:t>,</w:t>
            </w:r>
            <w:r w:rsidRPr="00A262AF">
              <w:rPr>
                <w:lang w:val="en-GB"/>
              </w:rPr>
              <w:t xml:space="preserve"> </w:t>
            </w:r>
            <w:r w:rsidR="00CB4402">
              <w:rPr>
                <w:lang w:val="en-GB"/>
              </w:rPr>
              <w:t>exceeding</w:t>
            </w:r>
            <w:r w:rsidR="000B580C">
              <w:rPr>
                <w:lang w:val="en-GB"/>
              </w:rPr>
              <w:t xml:space="preserve"> the</w:t>
            </w:r>
            <w:r w:rsidRPr="00A262AF">
              <w:rPr>
                <w:lang w:val="en-GB"/>
              </w:rPr>
              <w:t xml:space="preserve"> requirement </w:t>
            </w:r>
            <w:r w:rsidR="000B580C" w:rsidRPr="00A00C6E">
              <w:rPr>
                <w:lang w:val="en-GB"/>
              </w:rPr>
              <w:t>will be</w:t>
            </w:r>
            <w:r w:rsidR="00CD09CF" w:rsidRPr="00A00C6E">
              <w:rPr>
                <w:lang w:val="en-GB"/>
              </w:rPr>
              <w:t xml:space="preserve"> subject to</w:t>
            </w:r>
            <w:r w:rsidR="000B580C" w:rsidRPr="00A00C6E">
              <w:rPr>
                <w:lang w:val="en-GB"/>
              </w:rPr>
              <w:t xml:space="preserve"> </w:t>
            </w:r>
            <w:r w:rsidR="0093494B">
              <w:rPr>
                <w:lang w:val="en-GB"/>
              </w:rPr>
              <w:t>evaluation under the relevant award criteria</w:t>
            </w:r>
            <w:r w:rsidR="00B1425B" w:rsidRPr="00A262AF">
              <w:rPr>
                <w:lang w:val="en-GB"/>
              </w:rPr>
              <w:t>.</w:t>
            </w:r>
          </w:p>
        </w:tc>
      </w:tr>
      <w:tr w:rsidR="005F0322" w:rsidRPr="00504287" w14:paraId="0B95080B" w14:textId="77777777" w:rsidTr="005F0322">
        <w:tc>
          <w:tcPr>
            <w:tcW w:w="2127" w:type="dxa"/>
            <w:shd w:val="clear" w:color="auto" w:fill="D9D9D9" w:themeFill="background1" w:themeFillShade="D9"/>
          </w:tcPr>
          <w:p w14:paraId="1CD62780" w14:textId="77777777" w:rsidR="005F0322" w:rsidRPr="00A262AF" w:rsidRDefault="00A322A4" w:rsidP="005F0322">
            <w:pPr>
              <w:rPr>
                <w:b/>
                <w:lang w:val="en-GB"/>
              </w:rPr>
            </w:pPr>
            <w:bookmarkStart w:id="0" w:name="_GoBack" w:colFirst="0" w:colLast="2"/>
            <w:r w:rsidRPr="00A262AF">
              <w:rPr>
                <w:b/>
                <w:lang w:val="en-GB"/>
              </w:rPr>
              <w:t>Requested requirement</w:t>
            </w:r>
            <w:r w:rsidR="00AE746C" w:rsidRPr="00A262AF">
              <w:rPr>
                <w:b/>
                <w:lang w:val="en-GB"/>
              </w:rPr>
              <w:t>: B</w:t>
            </w:r>
          </w:p>
        </w:tc>
        <w:tc>
          <w:tcPr>
            <w:tcW w:w="7259" w:type="dxa"/>
          </w:tcPr>
          <w:p w14:paraId="5EB61D75" w14:textId="77777777" w:rsidR="005F0322" w:rsidRPr="00A262AF" w:rsidRDefault="00A322A4" w:rsidP="00CD09CF">
            <w:pPr>
              <w:rPr>
                <w:lang w:val="en-GB"/>
              </w:rPr>
            </w:pPr>
            <w:r w:rsidRPr="00A262AF">
              <w:rPr>
                <w:lang w:val="en-GB"/>
              </w:rPr>
              <w:t>The r</w:t>
            </w:r>
            <w:r w:rsidR="00536C58">
              <w:rPr>
                <w:lang w:val="en-GB"/>
              </w:rPr>
              <w:t>equirement should be met, but</w:t>
            </w:r>
            <w:r w:rsidR="00CD09CF">
              <w:rPr>
                <w:lang w:val="en-GB"/>
              </w:rPr>
              <w:t xml:space="preserve"> </w:t>
            </w:r>
            <w:r w:rsidRPr="00A262AF">
              <w:rPr>
                <w:lang w:val="en-GB"/>
              </w:rPr>
              <w:t>is not required</w:t>
            </w:r>
            <w:r w:rsidR="005F0322" w:rsidRPr="00A262AF">
              <w:rPr>
                <w:lang w:val="en-GB"/>
              </w:rPr>
              <w:t xml:space="preserve">. </w:t>
            </w:r>
            <w:r w:rsidR="00CD09CF">
              <w:rPr>
                <w:lang w:val="en-GB"/>
              </w:rPr>
              <w:t>T</w:t>
            </w:r>
            <w:r w:rsidRPr="00A262AF">
              <w:rPr>
                <w:lang w:val="en-GB"/>
              </w:rPr>
              <w:t>he requirement is subject to evaluation</w:t>
            </w:r>
            <w:r w:rsidR="0093494B">
              <w:rPr>
                <w:lang w:val="en-GB"/>
              </w:rPr>
              <w:t xml:space="preserve"> under the relevant award criteria</w:t>
            </w:r>
            <w:r w:rsidR="00F96470" w:rsidRPr="00A262AF">
              <w:rPr>
                <w:lang w:val="en-GB"/>
              </w:rPr>
              <w:t>.</w:t>
            </w:r>
          </w:p>
        </w:tc>
      </w:tr>
      <w:bookmarkEnd w:id="0"/>
    </w:tbl>
    <w:p w14:paraId="6F624F1B" w14:textId="77777777" w:rsidR="005F0322" w:rsidRPr="00A262AF" w:rsidRDefault="005F0322" w:rsidP="005F0322">
      <w:pPr>
        <w:rPr>
          <w:lang w:val="en-GB"/>
        </w:rPr>
      </w:pPr>
    </w:p>
    <w:p w14:paraId="2981B918" w14:textId="77777777" w:rsidR="005F0322" w:rsidRPr="00A262AF" w:rsidRDefault="00A322A4" w:rsidP="00040E0B">
      <w:pPr>
        <w:pStyle w:val="Overskrift3"/>
        <w:rPr>
          <w:lang w:val="en-GB"/>
        </w:rPr>
      </w:pPr>
      <w:r w:rsidRPr="00A262AF">
        <w:rPr>
          <w:lang w:val="en-GB"/>
        </w:rPr>
        <w:t>The Contractor's response</w:t>
      </w:r>
    </w:p>
    <w:p w14:paraId="70A691FA" w14:textId="77777777" w:rsidR="005F0322" w:rsidRPr="00A262AF" w:rsidRDefault="00A322A4" w:rsidP="005F0322">
      <w:pPr>
        <w:rPr>
          <w:lang w:val="en-GB"/>
        </w:rPr>
      </w:pPr>
      <w:r w:rsidRPr="00A262AF">
        <w:rPr>
          <w:lang w:val="en-GB"/>
        </w:rPr>
        <w:t>The Contractor shall respond to the Purchaser's requirements in the following manner in the tables below:</w:t>
      </w:r>
    </w:p>
    <w:p w14:paraId="413B0FDE" w14:textId="77777777" w:rsidR="006178E0" w:rsidRPr="00A262AF" w:rsidRDefault="006178E0" w:rsidP="005F0322">
      <w:pPr>
        <w:rPr>
          <w:lang w:val="en-GB"/>
        </w:rPr>
      </w:pPr>
    </w:p>
    <w:p w14:paraId="11DC8ECB" w14:textId="77777777" w:rsidR="006178E0" w:rsidRPr="00A262AF" w:rsidRDefault="00A322A4" w:rsidP="006178E0">
      <w:pPr>
        <w:ind w:left="2552" w:hanging="2552"/>
        <w:rPr>
          <w:lang w:val="en-GB"/>
        </w:rPr>
      </w:pPr>
      <w:r w:rsidRPr="00A262AF">
        <w:rPr>
          <w:lang w:val="en-GB"/>
        </w:rPr>
        <w:t>Offered</w:t>
      </w:r>
      <w:r w:rsidR="00A05FC7" w:rsidRPr="00A262AF">
        <w:rPr>
          <w:lang w:val="en-GB"/>
        </w:rPr>
        <w:t>:</w:t>
      </w:r>
      <w:r w:rsidR="00A05FC7" w:rsidRPr="00A262AF">
        <w:rPr>
          <w:lang w:val="en-GB"/>
        </w:rPr>
        <w:tab/>
      </w:r>
      <w:r w:rsidRPr="00A262AF">
        <w:rPr>
          <w:lang w:val="en-GB"/>
        </w:rPr>
        <w:t xml:space="preserve">The extent to which the contractor is able to fulfil the </w:t>
      </w:r>
      <w:r w:rsidR="00CD09CF">
        <w:rPr>
          <w:lang w:val="en-GB"/>
        </w:rPr>
        <w:t xml:space="preserve">requirement. Answered by yes, </w:t>
      </w:r>
      <w:r w:rsidRPr="00A262AF">
        <w:rPr>
          <w:lang w:val="en-GB"/>
        </w:rPr>
        <w:t xml:space="preserve">no or partially. If the requirement is responded to as partially fulfilled, the solution </w:t>
      </w:r>
      <w:r w:rsidR="00CD09CF">
        <w:rPr>
          <w:lang w:val="en-GB"/>
        </w:rPr>
        <w:t xml:space="preserve">must describe </w:t>
      </w:r>
      <w:r w:rsidR="005F214A" w:rsidRPr="00A262AF">
        <w:rPr>
          <w:lang w:val="en-GB"/>
        </w:rPr>
        <w:t>the lack of fulfilment. If an A or an A* requirement is not fulfilled or partially fulfilled, this may entail that the contractor is rejected from the tender</w:t>
      </w:r>
      <w:r w:rsidR="00B1425B" w:rsidRPr="00A262AF">
        <w:rPr>
          <w:lang w:val="en-GB"/>
        </w:rPr>
        <w:t>.</w:t>
      </w:r>
    </w:p>
    <w:p w14:paraId="555EBEBD" w14:textId="77777777" w:rsidR="001B4C59" w:rsidRPr="00A262AF" w:rsidRDefault="00A322A4" w:rsidP="006178E0">
      <w:pPr>
        <w:ind w:left="2552" w:hanging="2552"/>
        <w:rPr>
          <w:lang w:val="en-GB"/>
        </w:rPr>
      </w:pPr>
      <w:r w:rsidRPr="00A262AF">
        <w:rPr>
          <w:lang w:val="en-GB"/>
        </w:rPr>
        <w:t>Solution</w:t>
      </w:r>
      <w:r w:rsidR="001B4C59" w:rsidRPr="00A262AF">
        <w:rPr>
          <w:lang w:val="en-GB"/>
        </w:rPr>
        <w:t>:</w:t>
      </w:r>
      <w:r w:rsidR="001B4C59" w:rsidRPr="00A262AF">
        <w:rPr>
          <w:lang w:val="en-GB"/>
        </w:rPr>
        <w:tab/>
      </w:r>
      <w:r w:rsidR="005F214A" w:rsidRPr="00A262AF">
        <w:rPr>
          <w:lang w:val="en-GB"/>
        </w:rPr>
        <w:t>Detailed information describing how the requirement is fulfilled</w:t>
      </w:r>
      <w:r w:rsidR="001B4C59" w:rsidRPr="00A262AF">
        <w:rPr>
          <w:lang w:val="en-GB"/>
        </w:rPr>
        <w:t>.</w:t>
      </w:r>
    </w:p>
    <w:p w14:paraId="2EC82CF5" w14:textId="77777777" w:rsidR="001B4C59" w:rsidRPr="00A262AF" w:rsidRDefault="001B4C59" w:rsidP="001B4C59">
      <w:pPr>
        <w:rPr>
          <w:lang w:val="en-GB"/>
        </w:rPr>
      </w:pPr>
    </w:p>
    <w:p w14:paraId="52FB0918" w14:textId="79F5867F" w:rsidR="005F41B7" w:rsidRPr="00A262AF" w:rsidRDefault="005F214A" w:rsidP="005F41B7">
      <w:pPr>
        <w:rPr>
          <w:lang w:val="en-GB"/>
        </w:rPr>
      </w:pPr>
      <w:r w:rsidRPr="00A262AF">
        <w:rPr>
          <w:lang w:val="en-GB"/>
        </w:rPr>
        <w:t>If the Contractor e.g. due to lack of space, finds it impractical to fill in the solution in the requirement table, the description</w:t>
      </w:r>
      <w:r w:rsidR="00536C58">
        <w:rPr>
          <w:lang w:val="en-GB"/>
        </w:rPr>
        <w:t xml:space="preserve"> of the solution</w:t>
      </w:r>
      <w:r w:rsidRPr="00A262AF">
        <w:rPr>
          <w:lang w:val="en-GB"/>
        </w:rPr>
        <w:t xml:space="preserve"> may </w:t>
      </w:r>
      <w:r w:rsidR="000E2F76">
        <w:rPr>
          <w:lang w:val="en-GB"/>
        </w:rPr>
        <w:t xml:space="preserve">be enclosed in a separate </w:t>
      </w:r>
      <w:r w:rsidRPr="00A262AF">
        <w:rPr>
          <w:lang w:val="en-GB"/>
        </w:rPr>
        <w:t>appendix. The requirement table shall indicate where the solution is and the solution shall clearly specify which requirement is detailed</w:t>
      </w:r>
      <w:r w:rsidR="00AE746C" w:rsidRPr="00A262AF">
        <w:rPr>
          <w:lang w:val="en-GB"/>
        </w:rPr>
        <w:t>.</w:t>
      </w:r>
    </w:p>
    <w:p w14:paraId="0398C7E5" w14:textId="77777777" w:rsidR="005F41B7" w:rsidRDefault="005F41B7" w:rsidP="005F41B7">
      <w:pPr>
        <w:pStyle w:val="Overskrift2"/>
        <w:rPr>
          <w:lang w:val="en-GB"/>
        </w:rPr>
      </w:pPr>
      <w:r>
        <w:rPr>
          <w:lang w:val="en-GB"/>
        </w:rPr>
        <w:t>Definitions</w:t>
      </w:r>
      <w:r w:rsidRPr="005F41B7">
        <w:rPr>
          <w:lang w:val="en-GB"/>
        </w:rPr>
        <w:t xml:space="preserve"> </w:t>
      </w:r>
    </w:p>
    <w:p w14:paraId="17395E6E" w14:textId="77777777" w:rsidR="005F41B7" w:rsidRDefault="005F41B7" w:rsidP="005F41B7">
      <w:pPr>
        <w:rPr>
          <w:lang w:val="en-GB"/>
        </w:rPr>
      </w:pPr>
      <w:r>
        <w:rPr>
          <w:lang w:val="en-GB"/>
        </w:rPr>
        <w:t>The following definitions will be used for this Contract:</w:t>
      </w:r>
    </w:p>
    <w:p w14:paraId="0EE86B52" w14:textId="77777777" w:rsidR="005F41B7" w:rsidRDefault="005F41B7" w:rsidP="005F41B7">
      <w:pPr>
        <w:pStyle w:val="Listeavsnitt"/>
        <w:keepLines w:val="0"/>
        <w:numPr>
          <w:ilvl w:val="0"/>
          <w:numId w:val="24"/>
        </w:numPr>
        <w:rPr>
          <w:lang w:val="en-US"/>
        </w:rPr>
      </w:pPr>
      <w:r>
        <w:rPr>
          <w:lang w:val="en-US"/>
        </w:rPr>
        <w:t xml:space="preserve">Full Flight Simulator (FFS): a high fidelity simulator with motion that allows for very realistic flight training, including handling, emergency procedures and instrument flight/IFR training.  </w:t>
      </w:r>
    </w:p>
    <w:p w14:paraId="0569D59A" w14:textId="77777777" w:rsidR="005F41B7" w:rsidRDefault="005F41B7" w:rsidP="005F41B7">
      <w:pPr>
        <w:pStyle w:val="Listeavsnitt"/>
        <w:keepLines w:val="0"/>
        <w:numPr>
          <w:ilvl w:val="0"/>
          <w:numId w:val="24"/>
        </w:numPr>
        <w:rPr>
          <w:lang w:val="en-US"/>
        </w:rPr>
      </w:pPr>
      <w:r>
        <w:rPr>
          <w:lang w:val="en-US"/>
        </w:rPr>
        <w:t>Medium Range Training Device (MRTD): a flight simulator that allows for very realistic flight training, including handling, emergency procedures and instrument flight/IFR training.</w:t>
      </w:r>
    </w:p>
    <w:p w14:paraId="483419E3" w14:textId="77777777" w:rsidR="005F41B7" w:rsidRDefault="005F41B7" w:rsidP="005F41B7">
      <w:pPr>
        <w:pStyle w:val="Listeavsnitt"/>
        <w:keepLines w:val="0"/>
        <w:numPr>
          <w:ilvl w:val="0"/>
          <w:numId w:val="24"/>
        </w:numPr>
        <w:rPr>
          <w:lang w:val="en-US"/>
        </w:rPr>
      </w:pPr>
      <w:r>
        <w:rPr>
          <w:lang w:val="en-US"/>
        </w:rPr>
        <w:t>Rear Crew Trainer (RCT): a simulator allowing for flight and mission/tactical training on all sensors and mission equipment for cabin crewmembers (Tacco/Sensor operator).</w:t>
      </w:r>
    </w:p>
    <w:p w14:paraId="11D1E200" w14:textId="77777777" w:rsidR="005F41B7" w:rsidRDefault="005F41B7" w:rsidP="005F41B7">
      <w:pPr>
        <w:pStyle w:val="Listeavsnitt"/>
        <w:keepLines w:val="0"/>
        <w:numPr>
          <w:ilvl w:val="0"/>
          <w:numId w:val="24"/>
        </w:numPr>
        <w:rPr>
          <w:lang w:val="en-US"/>
        </w:rPr>
      </w:pPr>
      <w:r>
        <w:rPr>
          <w:lang w:val="en-US"/>
        </w:rPr>
        <w:t xml:space="preserve">Full Mission Flight Simulator (FMFS): a combined flight and mission simulator that allows for training of the entire aircrew, both for mission/tactics and flight (handling, emergency and instrument flight). A FMFS is a RCT coupled with either a FFS or a MRTD.    </w:t>
      </w:r>
    </w:p>
    <w:p w14:paraId="3BD7C6E2" w14:textId="77777777" w:rsidR="005F41B7" w:rsidRPr="005F41B7" w:rsidRDefault="005F41B7" w:rsidP="005F41B7">
      <w:pPr>
        <w:rPr>
          <w:lang w:val="en-US"/>
        </w:rPr>
      </w:pPr>
    </w:p>
    <w:p w14:paraId="5FF59E5F" w14:textId="77777777" w:rsidR="00AC7DAE" w:rsidRDefault="006B5B08" w:rsidP="00AC7DAE">
      <w:pPr>
        <w:pStyle w:val="Overskrift1"/>
        <w:rPr>
          <w:lang w:val="en-GB"/>
        </w:rPr>
      </w:pPr>
      <w:bookmarkStart w:id="1" w:name="_Toc490467413"/>
      <w:bookmarkStart w:id="2" w:name="_Toc490537845"/>
      <w:bookmarkStart w:id="3" w:name="_Toc490551252"/>
      <w:bookmarkStart w:id="4" w:name="_Toc490551560"/>
      <w:r>
        <w:rPr>
          <w:lang w:val="en-GB"/>
        </w:rPr>
        <w:lastRenderedPageBreak/>
        <w:t>Intended use of the NH90</w:t>
      </w:r>
      <w:r w:rsidR="005F41B7">
        <w:rPr>
          <w:lang w:val="en-GB"/>
        </w:rPr>
        <w:t xml:space="preserve"> Flight</w:t>
      </w:r>
      <w:r>
        <w:rPr>
          <w:lang w:val="en-GB"/>
        </w:rPr>
        <w:t xml:space="preserve"> simulator</w:t>
      </w:r>
    </w:p>
    <w:p w14:paraId="6CC98D48" w14:textId="5971947D" w:rsidR="00AB7225" w:rsidRPr="00825C65" w:rsidRDefault="00AB7225" w:rsidP="00AB7225">
      <w:pPr>
        <w:rPr>
          <w:rFonts w:eastAsia="Times New Roman"/>
          <w:szCs w:val="24"/>
          <w:lang w:val="en-US"/>
        </w:rPr>
      </w:pPr>
      <w:r w:rsidRPr="00825C65">
        <w:rPr>
          <w:rFonts w:eastAsia="Times New Roman"/>
          <w:szCs w:val="24"/>
          <w:lang w:val="en-US"/>
        </w:rPr>
        <w:t>Simulator training by Royal Norwegian Air Force (RNoAF) aircrew will focus on</w:t>
      </w:r>
      <w:r w:rsidR="00C63CD7">
        <w:rPr>
          <w:rFonts w:eastAsia="Times New Roman"/>
          <w:szCs w:val="24"/>
          <w:lang w:val="en-US"/>
        </w:rPr>
        <w:t xml:space="preserve"> tactical/mission training and flight </w:t>
      </w:r>
      <w:r w:rsidRPr="00825C65">
        <w:rPr>
          <w:rFonts w:eastAsia="Times New Roman"/>
          <w:szCs w:val="24"/>
          <w:lang w:val="en-US"/>
        </w:rPr>
        <w:t>handling and procedures during normal and abnormal/emergency situations, both during VFR and IFR flight (day and night). The simulator</w:t>
      </w:r>
      <w:r w:rsidR="00C63CD7">
        <w:rPr>
          <w:rFonts w:eastAsia="Times New Roman"/>
          <w:szCs w:val="24"/>
          <w:lang w:val="en-US"/>
        </w:rPr>
        <w:t>(s)</w:t>
      </w:r>
      <w:r w:rsidRPr="00825C65">
        <w:rPr>
          <w:rFonts w:eastAsia="Times New Roman"/>
          <w:szCs w:val="24"/>
          <w:lang w:val="en-US"/>
        </w:rPr>
        <w:t xml:space="preserve"> will be used for Initial training/conversion training of new aircrew and annual re-currency tra</w:t>
      </w:r>
      <w:r w:rsidR="00BA0884">
        <w:rPr>
          <w:rFonts w:eastAsia="Times New Roman"/>
          <w:szCs w:val="24"/>
          <w:lang w:val="en-US"/>
        </w:rPr>
        <w:t xml:space="preserve">ining of operational aircrews. </w:t>
      </w:r>
      <w:r w:rsidRPr="00825C65">
        <w:rPr>
          <w:rFonts w:eastAsia="Times New Roman"/>
          <w:szCs w:val="24"/>
          <w:lang w:val="en-US"/>
        </w:rPr>
        <w:t>Total annual amount of simulator hours required for training is expected to be approximately:</w:t>
      </w:r>
    </w:p>
    <w:p w14:paraId="0B3DFD25" w14:textId="778A25FD" w:rsidR="00AB7225" w:rsidRPr="00825C65" w:rsidRDefault="00AB7225" w:rsidP="00AB7225">
      <w:pPr>
        <w:keepLines w:val="0"/>
        <w:numPr>
          <w:ilvl w:val="0"/>
          <w:numId w:val="23"/>
        </w:numPr>
        <w:rPr>
          <w:rFonts w:eastAsia="Times New Roman"/>
          <w:szCs w:val="24"/>
          <w:lang w:val="en-US"/>
        </w:rPr>
      </w:pPr>
      <w:r w:rsidRPr="00825C65">
        <w:rPr>
          <w:rFonts w:eastAsia="Times New Roman"/>
          <w:szCs w:val="24"/>
          <w:lang w:val="en-US"/>
        </w:rPr>
        <w:t xml:space="preserve">For cockpit crew: 400 hours and increasing to 600, depending on the total number of aircrews and qualifications required of which approximately </w:t>
      </w:r>
      <w:r w:rsidR="00A170F9">
        <w:rPr>
          <w:rFonts w:eastAsia="Times New Roman"/>
          <w:szCs w:val="24"/>
          <w:lang w:val="en-US"/>
        </w:rPr>
        <w:t>2</w:t>
      </w:r>
      <w:r w:rsidRPr="00825C65">
        <w:rPr>
          <w:rFonts w:eastAsia="Times New Roman"/>
          <w:szCs w:val="24"/>
          <w:lang w:val="en-US"/>
        </w:rPr>
        <w:t xml:space="preserve">00 hours are planned in a EASA Level C/equivalent Full Flight Simulator (FFS). </w:t>
      </w:r>
    </w:p>
    <w:p w14:paraId="64251CD3" w14:textId="77777777" w:rsidR="00AB7225" w:rsidRPr="00825C65" w:rsidRDefault="00AB7225" w:rsidP="00AB7225">
      <w:pPr>
        <w:keepLines w:val="0"/>
        <w:numPr>
          <w:ilvl w:val="0"/>
          <w:numId w:val="23"/>
        </w:numPr>
        <w:rPr>
          <w:rFonts w:eastAsia="Times New Roman"/>
          <w:szCs w:val="24"/>
          <w:lang w:val="en-US"/>
        </w:rPr>
      </w:pPr>
      <w:r w:rsidRPr="00825C65">
        <w:rPr>
          <w:rFonts w:eastAsia="Times New Roman"/>
          <w:szCs w:val="24"/>
          <w:lang w:val="en-US"/>
        </w:rPr>
        <w:t>For cockpit/cabin crew:  up to 1</w:t>
      </w:r>
      <w:r>
        <w:rPr>
          <w:rFonts w:eastAsia="Times New Roman"/>
          <w:szCs w:val="24"/>
          <w:lang w:val="en-US"/>
        </w:rPr>
        <w:t>00 hours of tactical training t</w:t>
      </w:r>
      <w:r w:rsidRPr="00825C65">
        <w:rPr>
          <w:rFonts w:eastAsia="Times New Roman"/>
          <w:szCs w:val="24"/>
          <w:lang w:val="en-US"/>
        </w:rPr>
        <w:t xml:space="preserve">o cover annual training requirements for Norwegian NH90 crews each crew will perform 3 training periods (10 hours over 5 days) per year. </w:t>
      </w:r>
    </w:p>
    <w:p w14:paraId="7ECFC72E" w14:textId="77777777" w:rsidR="00AB7225" w:rsidRDefault="00AB7225" w:rsidP="00AB7225">
      <w:pPr>
        <w:rPr>
          <w:rFonts w:eastAsia="Times New Roman"/>
          <w:szCs w:val="24"/>
          <w:lang w:val="en-US"/>
        </w:rPr>
      </w:pPr>
    </w:p>
    <w:p w14:paraId="54A93D41" w14:textId="04BEC6CF" w:rsidR="005F41B7" w:rsidRPr="004B5581" w:rsidRDefault="00AB7225" w:rsidP="005F41B7">
      <w:pPr>
        <w:rPr>
          <w:rFonts w:eastAsia="Times New Roman"/>
          <w:szCs w:val="24"/>
          <w:lang w:val="en-US"/>
        </w:rPr>
      </w:pPr>
      <w:r>
        <w:rPr>
          <w:rFonts w:eastAsia="Times New Roman"/>
          <w:szCs w:val="24"/>
          <w:lang w:val="en-US"/>
        </w:rPr>
        <w:t>The tactical and flight training services could be provided by up to two different contractors.</w:t>
      </w:r>
    </w:p>
    <w:p w14:paraId="7B9FCFCF" w14:textId="77777777" w:rsidR="002E3F6D" w:rsidRPr="00A262AF" w:rsidRDefault="005F214A" w:rsidP="00AC1C07">
      <w:pPr>
        <w:pStyle w:val="Overskrift1"/>
        <w:rPr>
          <w:lang w:val="en-GB"/>
        </w:rPr>
      </w:pPr>
      <w:r w:rsidRPr="00A262AF">
        <w:rPr>
          <w:lang w:val="en-GB"/>
        </w:rPr>
        <w:t>Requirement to the</w:t>
      </w:r>
      <w:r w:rsidR="00DE2BF3" w:rsidRPr="00A262AF">
        <w:rPr>
          <w:lang w:val="en-GB"/>
        </w:rPr>
        <w:t xml:space="preserve"> </w:t>
      </w:r>
      <w:r w:rsidR="00EB0464">
        <w:rPr>
          <w:lang w:val="en-GB"/>
        </w:rPr>
        <w:t>Service</w:t>
      </w:r>
    </w:p>
    <w:p w14:paraId="61916E3C" w14:textId="3F6ACEE3" w:rsidR="003D7B99" w:rsidRDefault="003D7B99" w:rsidP="00AE746C">
      <w:pPr>
        <w:rPr>
          <w:lang w:val="en-GB"/>
        </w:rPr>
      </w:pPr>
      <w:r>
        <w:rPr>
          <w:lang w:val="en-GB"/>
        </w:rPr>
        <w:t>The requirements apply as follows;</w:t>
      </w:r>
    </w:p>
    <w:p w14:paraId="641D89DD" w14:textId="1CD0C71E" w:rsidR="003D7B99" w:rsidRDefault="003D7B99" w:rsidP="007B6410">
      <w:pPr>
        <w:pStyle w:val="Listeavsnitt"/>
        <w:numPr>
          <w:ilvl w:val="0"/>
          <w:numId w:val="32"/>
        </w:numPr>
        <w:rPr>
          <w:lang w:val="en-GB"/>
        </w:rPr>
      </w:pPr>
      <w:r w:rsidRPr="003D7B99">
        <w:rPr>
          <w:lang w:val="en-GB"/>
        </w:rPr>
        <w:t xml:space="preserve">Clause </w:t>
      </w:r>
      <w:r w:rsidR="00602560">
        <w:rPr>
          <w:lang w:val="en-GB"/>
        </w:rPr>
        <w:fldChar w:fldCharType="begin"/>
      </w:r>
      <w:r w:rsidR="00602560">
        <w:rPr>
          <w:lang w:val="en-GB"/>
        </w:rPr>
        <w:instrText xml:space="preserve"> REF _Ref28957343 \r \h </w:instrText>
      </w:r>
      <w:r w:rsidR="00602560">
        <w:rPr>
          <w:lang w:val="en-GB"/>
        </w:rPr>
      </w:r>
      <w:r w:rsidR="00602560">
        <w:rPr>
          <w:lang w:val="en-GB"/>
        </w:rPr>
        <w:fldChar w:fldCharType="separate"/>
      </w:r>
      <w:r w:rsidR="00602560">
        <w:rPr>
          <w:lang w:val="en-GB"/>
        </w:rPr>
        <w:t>3.1</w:t>
      </w:r>
      <w:r w:rsidR="00602560">
        <w:rPr>
          <w:lang w:val="en-GB"/>
        </w:rPr>
        <w:fldChar w:fldCharType="end"/>
      </w:r>
      <w:r w:rsidR="00602560">
        <w:rPr>
          <w:lang w:val="en-GB"/>
        </w:rPr>
        <w:t xml:space="preserve"> </w:t>
      </w:r>
      <w:r w:rsidRPr="003D7B99">
        <w:rPr>
          <w:lang w:val="en-GB"/>
        </w:rPr>
        <w:t xml:space="preserve">and </w:t>
      </w:r>
      <w:r w:rsidR="00602560">
        <w:rPr>
          <w:lang w:val="en-GB"/>
        </w:rPr>
        <w:fldChar w:fldCharType="begin"/>
      </w:r>
      <w:r w:rsidR="00602560">
        <w:rPr>
          <w:lang w:val="en-GB"/>
        </w:rPr>
        <w:instrText xml:space="preserve"> REF _Ref28957374 \r \h </w:instrText>
      </w:r>
      <w:r w:rsidR="00602560">
        <w:rPr>
          <w:lang w:val="en-GB"/>
        </w:rPr>
      </w:r>
      <w:r w:rsidR="00602560">
        <w:rPr>
          <w:lang w:val="en-GB"/>
        </w:rPr>
        <w:fldChar w:fldCharType="separate"/>
      </w:r>
      <w:r w:rsidR="00602560">
        <w:rPr>
          <w:lang w:val="en-GB"/>
        </w:rPr>
        <w:t>3.2</w:t>
      </w:r>
      <w:r w:rsidR="00602560">
        <w:rPr>
          <w:lang w:val="en-GB"/>
        </w:rPr>
        <w:fldChar w:fldCharType="end"/>
      </w:r>
      <w:r w:rsidR="00602560">
        <w:rPr>
          <w:lang w:val="en-GB"/>
        </w:rPr>
        <w:t xml:space="preserve"> </w:t>
      </w:r>
      <w:r w:rsidRPr="003D7B99">
        <w:rPr>
          <w:lang w:val="en-GB"/>
        </w:rPr>
        <w:t xml:space="preserve">are common requirements for both FFS and FMFS. </w:t>
      </w:r>
    </w:p>
    <w:p w14:paraId="0BF96996" w14:textId="49D337DE" w:rsidR="003D7B99" w:rsidRDefault="003D7B99" w:rsidP="007B6410">
      <w:pPr>
        <w:pStyle w:val="Listeavsnitt"/>
        <w:numPr>
          <w:ilvl w:val="0"/>
          <w:numId w:val="32"/>
        </w:numPr>
        <w:rPr>
          <w:lang w:val="en-GB"/>
        </w:rPr>
      </w:pPr>
      <w:r w:rsidRPr="003D7B99">
        <w:rPr>
          <w:lang w:val="en-GB"/>
        </w:rPr>
        <w:t xml:space="preserve">Clause </w:t>
      </w:r>
      <w:r w:rsidR="00602560">
        <w:rPr>
          <w:lang w:val="en-GB"/>
        </w:rPr>
        <w:fldChar w:fldCharType="begin"/>
      </w:r>
      <w:r w:rsidR="00602560">
        <w:rPr>
          <w:lang w:val="en-GB"/>
        </w:rPr>
        <w:instrText xml:space="preserve"> REF _Ref28957391 \r \h </w:instrText>
      </w:r>
      <w:r w:rsidR="00602560">
        <w:rPr>
          <w:lang w:val="en-GB"/>
        </w:rPr>
      </w:r>
      <w:r w:rsidR="00602560">
        <w:rPr>
          <w:lang w:val="en-GB"/>
        </w:rPr>
        <w:fldChar w:fldCharType="separate"/>
      </w:r>
      <w:r w:rsidR="00602560">
        <w:rPr>
          <w:lang w:val="en-GB"/>
        </w:rPr>
        <w:t>3.3</w:t>
      </w:r>
      <w:r w:rsidR="00602560">
        <w:rPr>
          <w:lang w:val="en-GB"/>
        </w:rPr>
        <w:fldChar w:fldCharType="end"/>
      </w:r>
      <w:r w:rsidR="00602560">
        <w:rPr>
          <w:lang w:val="en-GB"/>
        </w:rPr>
        <w:t xml:space="preserve"> </w:t>
      </w:r>
      <w:r w:rsidRPr="003D7B99">
        <w:rPr>
          <w:lang w:val="en-GB"/>
        </w:rPr>
        <w:t xml:space="preserve">is only applicable for FFS. </w:t>
      </w:r>
    </w:p>
    <w:p w14:paraId="00ACD30F" w14:textId="3CA56353" w:rsidR="003D7B99" w:rsidRDefault="003D7B99" w:rsidP="007B6410">
      <w:pPr>
        <w:pStyle w:val="Listeavsnitt"/>
        <w:numPr>
          <w:ilvl w:val="0"/>
          <w:numId w:val="32"/>
        </w:numPr>
        <w:rPr>
          <w:lang w:val="en-GB"/>
        </w:rPr>
      </w:pPr>
      <w:r w:rsidRPr="003D7B99">
        <w:rPr>
          <w:lang w:val="en-GB"/>
        </w:rPr>
        <w:t xml:space="preserve">Clause </w:t>
      </w:r>
      <w:r w:rsidR="00602560">
        <w:rPr>
          <w:lang w:val="en-GB"/>
        </w:rPr>
        <w:fldChar w:fldCharType="begin"/>
      </w:r>
      <w:r w:rsidR="00602560">
        <w:rPr>
          <w:lang w:val="en-GB"/>
        </w:rPr>
        <w:instrText xml:space="preserve"> REF _Ref28957404 \r \h </w:instrText>
      </w:r>
      <w:r w:rsidR="00602560">
        <w:rPr>
          <w:lang w:val="en-GB"/>
        </w:rPr>
      </w:r>
      <w:r w:rsidR="00602560">
        <w:rPr>
          <w:lang w:val="en-GB"/>
        </w:rPr>
        <w:fldChar w:fldCharType="separate"/>
      </w:r>
      <w:r w:rsidR="00602560">
        <w:rPr>
          <w:lang w:val="en-GB"/>
        </w:rPr>
        <w:t>3.4</w:t>
      </w:r>
      <w:r w:rsidR="00602560">
        <w:rPr>
          <w:lang w:val="en-GB"/>
        </w:rPr>
        <w:fldChar w:fldCharType="end"/>
      </w:r>
      <w:r w:rsidR="00602560">
        <w:rPr>
          <w:lang w:val="en-GB"/>
        </w:rPr>
        <w:t xml:space="preserve"> </w:t>
      </w:r>
      <w:r w:rsidRPr="003D7B99">
        <w:rPr>
          <w:lang w:val="en-GB"/>
        </w:rPr>
        <w:t xml:space="preserve">is only applicable for FMFS. </w:t>
      </w:r>
    </w:p>
    <w:p w14:paraId="0F1E8EBF" w14:textId="4CDE6058" w:rsidR="003D7B99" w:rsidRPr="003D7B99" w:rsidRDefault="003D7B99" w:rsidP="003D7B99">
      <w:pPr>
        <w:rPr>
          <w:lang w:val="en-GB"/>
        </w:rPr>
      </w:pPr>
    </w:p>
    <w:p w14:paraId="0047179E" w14:textId="77777777" w:rsidR="002E3F6D" w:rsidRPr="00A262AF" w:rsidRDefault="00D20CEE" w:rsidP="00195205">
      <w:pPr>
        <w:pStyle w:val="Overskrift2"/>
        <w:rPr>
          <w:lang w:val="en-GB"/>
        </w:rPr>
      </w:pPr>
      <w:bookmarkStart w:id="5" w:name="_Ref28957343"/>
      <w:r>
        <w:rPr>
          <w:lang w:val="en-GB"/>
        </w:rPr>
        <w:t>General r</w:t>
      </w:r>
      <w:r w:rsidR="005F214A" w:rsidRPr="00A262AF">
        <w:rPr>
          <w:lang w:val="en-GB"/>
        </w:rPr>
        <w:t>equirement</w:t>
      </w:r>
      <w:r w:rsidR="001823B6">
        <w:rPr>
          <w:lang w:val="en-GB"/>
        </w:rPr>
        <w:t xml:space="preserve"> (common requirements)</w:t>
      </w:r>
      <w:bookmarkEnd w:id="5"/>
    </w:p>
    <w:tbl>
      <w:tblPr>
        <w:tblW w:w="551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0"/>
        <w:gridCol w:w="2127"/>
        <w:gridCol w:w="2106"/>
        <w:gridCol w:w="693"/>
        <w:gridCol w:w="1106"/>
        <w:gridCol w:w="3012"/>
      </w:tblGrid>
      <w:tr w:rsidR="007A3939" w:rsidRPr="003D7B99" w14:paraId="619E42CE" w14:textId="77777777" w:rsidTr="00D061F1">
        <w:trPr>
          <w:cantSplit/>
          <w:tblHeader/>
        </w:trPr>
        <w:tc>
          <w:tcPr>
            <w:tcW w:w="3004" w:type="pct"/>
            <w:gridSpan w:val="4"/>
            <w:shd w:val="clear" w:color="auto" w:fill="D9D9D9" w:themeFill="background1" w:themeFillShade="D9"/>
          </w:tcPr>
          <w:p w14:paraId="4261B74E" w14:textId="77777777" w:rsidR="007A3939" w:rsidRPr="00A262AF" w:rsidRDefault="005F214A" w:rsidP="000F6D30">
            <w:pPr>
              <w:pStyle w:val="Brdtekst"/>
              <w:keepNext/>
              <w:spacing w:after="0"/>
              <w:rPr>
                <w:rStyle w:val="Sterk"/>
                <w:lang w:val="en-GB"/>
              </w:rPr>
            </w:pPr>
            <w:r w:rsidRPr="00A262AF">
              <w:rPr>
                <w:rStyle w:val="Sterk"/>
                <w:lang w:val="en-GB"/>
              </w:rPr>
              <w:t>P</w:t>
            </w:r>
            <w:r w:rsidR="00D020D0" w:rsidRPr="00A262AF">
              <w:rPr>
                <w:rStyle w:val="Sterk"/>
                <w:lang w:val="en-GB"/>
              </w:rPr>
              <w:t>urchaser'</w:t>
            </w:r>
            <w:r w:rsidRPr="00A262AF">
              <w:rPr>
                <w:rStyle w:val="Sterk"/>
                <w:lang w:val="en-GB"/>
              </w:rPr>
              <w:t>s requirement</w:t>
            </w:r>
            <w:r w:rsidR="00D020D0" w:rsidRPr="00A262AF">
              <w:rPr>
                <w:rStyle w:val="Sterk"/>
                <w:lang w:val="en-GB"/>
              </w:rPr>
              <w:t>s</w:t>
            </w:r>
          </w:p>
        </w:tc>
        <w:tc>
          <w:tcPr>
            <w:tcW w:w="1996" w:type="pct"/>
            <w:gridSpan w:val="2"/>
            <w:shd w:val="clear" w:color="auto" w:fill="FDE9D9" w:themeFill="accent6" w:themeFillTint="33"/>
          </w:tcPr>
          <w:p w14:paraId="39C1F9F0" w14:textId="77777777" w:rsidR="007A3939" w:rsidRPr="00A262AF" w:rsidRDefault="005F214A" w:rsidP="000F6D30">
            <w:pPr>
              <w:pStyle w:val="Brdtekst"/>
              <w:keepNext/>
              <w:spacing w:after="0"/>
              <w:rPr>
                <w:rStyle w:val="Sterk"/>
                <w:lang w:val="en-GB"/>
              </w:rPr>
            </w:pPr>
            <w:r w:rsidRPr="00A262AF">
              <w:rPr>
                <w:rStyle w:val="Sterk"/>
                <w:lang w:val="en-GB"/>
              </w:rPr>
              <w:t>Contractor's response</w:t>
            </w:r>
          </w:p>
        </w:tc>
      </w:tr>
      <w:tr w:rsidR="00F27F5F" w:rsidRPr="00A262AF" w14:paraId="629C55A6" w14:textId="77777777" w:rsidTr="00A64124">
        <w:trPr>
          <w:cantSplit/>
          <w:tblHeader/>
        </w:trPr>
        <w:tc>
          <w:tcPr>
            <w:tcW w:w="616" w:type="pct"/>
            <w:shd w:val="clear" w:color="auto" w:fill="D9D9D9" w:themeFill="background1" w:themeFillShade="D9"/>
          </w:tcPr>
          <w:p w14:paraId="0F75B1C7" w14:textId="77777777" w:rsidR="00F27F5F" w:rsidRPr="00A262AF" w:rsidRDefault="005F214A" w:rsidP="000F6D30">
            <w:pPr>
              <w:pStyle w:val="Brdtekst"/>
              <w:keepNext/>
              <w:spacing w:after="0"/>
              <w:rPr>
                <w:rStyle w:val="Sterk"/>
                <w:lang w:val="en-GB"/>
              </w:rPr>
            </w:pPr>
            <w:r w:rsidRPr="00A262AF">
              <w:rPr>
                <w:rStyle w:val="Sterk"/>
                <w:lang w:val="en-GB"/>
              </w:rPr>
              <w:t>No</w:t>
            </w:r>
            <w:r w:rsidR="00F27F5F" w:rsidRPr="00A262AF">
              <w:rPr>
                <w:rStyle w:val="Sterk"/>
                <w:lang w:val="en-GB"/>
              </w:rPr>
              <w:t>.</w:t>
            </w:r>
          </w:p>
        </w:tc>
        <w:tc>
          <w:tcPr>
            <w:tcW w:w="1031" w:type="pct"/>
            <w:shd w:val="clear" w:color="auto" w:fill="D9D9D9" w:themeFill="background1" w:themeFillShade="D9"/>
          </w:tcPr>
          <w:p w14:paraId="3131EA13" w14:textId="77777777" w:rsidR="00F27F5F" w:rsidRPr="00A262AF" w:rsidRDefault="005F214A" w:rsidP="000F6D30">
            <w:pPr>
              <w:pStyle w:val="Brdtekst"/>
              <w:keepNext/>
              <w:spacing w:after="0"/>
              <w:rPr>
                <w:rStyle w:val="Sterk"/>
                <w:lang w:val="en-GB"/>
              </w:rPr>
            </w:pPr>
            <w:r w:rsidRPr="00A262AF">
              <w:rPr>
                <w:rStyle w:val="Sterk"/>
                <w:lang w:val="en-GB"/>
              </w:rPr>
              <w:t>Description</w:t>
            </w:r>
          </w:p>
        </w:tc>
        <w:tc>
          <w:tcPr>
            <w:tcW w:w="1021" w:type="pct"/>
            <w:shd w:val="clear" w:color="auto" w:fill="D9D9D9" w:themeFill="background1" w:themeFillShade="D9"/>
          </w:tcPr>
          <w:p w14:paraId="62ED9904" w14:textId="77777777" w:rsidR="00F27F5F" w:rsidRPr="00A262AF" w:rsidRDefault="005F214A" w:rsidP="000F6D30">
            <w:pPr>
              <w:pStyle w:val="Brdtekst"/>
              <w:keepNext/>
              <w:spacing w:after="0"/>
              <w:rPr>
                <w:rStyle w:val="Sterk"/>
                <w:lang w:val="en-GB"/>
              </w:rPr>
            </w:pPr>
            <w:r w:rsidRPr="00A262AF">
              <w:rPr>
                <w:rStyle w:val="Sterk"/>
                <w:lang w:val="en-GB"/>
              </w:rPr>
              <w:t>Documentation type</w:t>
            </w:r>
          </w:p>
        </w:tc>
        <w:tc>
          <w:tcPr>
            <w:tcW w:w="336" w:type="pct"/>
            <w:shd w:val="clear" w:color="auto" w:fill="D9D9D9" w:themeFill="background1" w:themeFillShade="D9"/>
          </w:tcPr>
          <w:p w14:paraId="50141E8C" w14:textId="77777777" w:rsidR="00F27F5F" w:rsidRPr="00A262AF" w:rsidRDefault="005F214A" w:rsidP="000F6D30">
            <w:pPr>
              <w:pStyle w:val="Brdtekst"/>
              <w:keepNext/>
              <w:spacing w:after="0"/>
              <w:rPr>
                <w:rStyle w:val="Sterk"/>
                <w:lang w:val="en-GB"/>
              </w:rPr>
            </w:pPr>
            <w:r w:rsidRPr="00A262AF">
              <w:rPr>
                <w:rStyle w:val="Sterk"/>
                <w:lang w:val="en-GB"/>
              </w:rPr>
              <w:t>Requirement type</w:t>
            </w:r>
          </w:p>
        </w:tc>
        <w:tc>
          <w:tcPr>
            <w:tcW w:w="536" w:type="pct"/>
            <w:shd w:val="clear" w:color="auto" w:fill="FDE9D9" w:themeFill="accent6" w:themeFillTint="33"/>
          </w:tcPr>
          <w:p w14:paraId="2EE4B082" w14:textId="77777777" w:rsidR="00F27F5F" w:rsidRPr="00A262AF" w:rsidRDefault="005F214A" w:rsidP="000F6D30">
            <w:pPr>
              <w:pStyle w:val="Brdtekst"/>
              <w:keepNext/>
              <w:spacing w:after="0"/>
              <w:rPr>
                <w:rStyle w:val="Sterk"/>
                <w:lang w:val="en-GB"/>
              </w:rPr>
            </w:pPr>
            <w:r w:rsidRPr="00A262AF">
              <w:rPr>
                <w:rStyle w:val="Sterk"/>
                <w:lang w:val="en-GB"/>
              </w:rPr>
              <w:t>Offered</w:t>
            </w:r>
          </w:p>
          <w:p w14:paraId="1654484A" w14:textId="77777777" w:rsidR="00F27F5F" w:rsidRPr="00A262AF" w:rsidRDefault="005F214A" w:rsidP="000F6D30">
            <w:pPr>
              <w:pStyle w:val="Brdtekst"/>
              <w:keepNext/>
              <w:spacing w:after="0"/>
              <w:rPr>
                <w:rStyle w:val="Sterk"/>
                <w:lang w:val="en-GB"/>
              </w:rPr>
            </w:pPr>
            <w:r w:rsidRPr="00A262AF">
              <w:rPr>
                <w:rStyle w:val="Sterk"/>
                <w:lang w:val="en-GB"/>
              </w:rPr>
              <w:t>(Yes/No</w:t>
            </w:r>
            <w:r w:rsidR="00F27F5F" w:rsidRPr="00A262AF">
              <w:rPr>
                <w:rStyle w:val="Sterk"/>
                <w:lang w:val="en-GB"/>
              </w:rPr>
              <w:t>/</w:t>
            </w:r>
          </w:p>
          <w:p w14:paraId="3A66094A" w14:textId="77777777" w:rsidR="00F27F5F" w:rsidRPr="00A262AF" w:rsidRDefault="005F214A" w:rsidP="000F6D30">
            <w:pPr>
              <w:pStyle w:val="Brdtekst"/>
              <w:keepNext/>
              <w:spacing w:after="0"/>
              <w:rPr>
                <w:rStyle w:val="Sterk"/>
                <w:lang w:val="en-GB"/>
              </w:rPr>
            </w:pPr>
            <w:r w:rsidRPr="00A262AF">
              <w:rPr>
                <w:rStyle w:val="Sterk"/>
                <w:lang w:val="en-GB"/>
              </w:rPr>
              <w:t>Partially</w:t>
            </w:r>
            <w:r w:rsidR="00F27F5F" w:rsidRPr="00A262AF">
              <w:rPr>
                <w:rStyle w:val="Sterk"/>
                <w:lang w:val="en-GB"/>
              </w:rPr>
              <w:t>)</w:t>
            </w:r>
          </w:p>
        </w:tc>
        <w:tc>
          <w:tcPr>
            <w:tcW w:w="1460" w:type="pct"/>
            <w:shd w:val="clear" w:color="auto" w:fill="FDE9D9" w:themeFill="accent6" w:themeFillTint="33"/>
          </w:tcPr>
          <w:p w14:paraId="777F1D84" w14:textId="77777777" w:rsidR="00F27F5F" w:rsidRPr="00A262AF" w:rsidRDefault="005F214A" w:rsidP="00CD09CF">
            <w:pPr>
              <w:pStyle w:val="Brdtekst"/>
              <w:keepNext/>
              <w:spacing w:after="0"/>
              <w:rPr>
                <w:rStyle w:val="Sterk"/>
                <w:lang w:val="en-GB"/>
              </w:rPr>
            </w:pPr>
            <w:r w:rsidRPr="00A262AF">
              <w:rPr>
                <w:rStyle w:val="Sterk"/>
                <w:lang w:val="en-GB"/>
              </w:rPr>
              <w:t xml:space="preserve">Solution </w:t>
            </w:r>
          </w:p>
        </w:tc>
      </w:tr>
      <w:tr w:rsidR="00F27F5F" w:rsidRPr="00C80553" w14:paraId="3C8F753A" w14:textId="77777777" w:rsidTr="00A64124">
        <w:trPr>
          <w:cantSplit/>
        </w:trPr>
        <w:tc>
          <w:tcPr>
            <w:tcW w:w="616" w:type="pct"/>
          </w:tcPr>
          <w:p w14:paraId="228EB585" w14:textId="77777777" w:rsidR="00F27F5F" w:rsidRPr="00A262AF" w:rsidRDefault="00F27F5F" w:rsidP="000F6D30">
            <w:pPr>
              <w:pStyle w:val="Overskrift3"/>
              <w:keepNext w:val="0"/>
              <w:rPr>
                <w:lang w:val="en-GB"/>
              </w:rPr>
            </w:pPr>
          </w:p>
        </w:tc>
        <w:tc>
          <w:tcPr>
            <w:tcW w:w="1031" w:type="pct"/>
          </w:tcPr>
          <w:p w14:paraId="57D67E97" w14:textId="77777777" w:rsidR="00614183" w:rsidRPr="00D20CEE" w:rsidRDefault="00D20CEE" w:rsidP="000F6D30">
            <w:pPr>
              <w:rPr>
                <w:lang w:val="en-GB"/>
              </w:rPr>
            </w:pPr>
            <w:r w:rsidRPr="00D20CEE">
              <w:rPr>
                <w:lang w:val="en-US"/>
              </w:rPr>
              <w:t xml:space="preserve">Simulator training </w:t>
            </w:r>
            <w:r w:rsidRPr="00D20CEE">
              <w:rPr>
                <w:b/>
                <w:i/>
                <w:lang w:val="en-US"/>
              </w:rPr>
              <w:t>shall</w:t>
            </w:r>
            <w:r w:rsidRPr="00D20CEE">
              <w:rPr>
                <w:lang w:val="en-US"/>
              </w:rPr>
              <w:t xml:space="preserve"> be offered and available as WET and DRY lease</w:t>
            </w:r>
          </w:p>
        </w:tc>
        <w:tc>
          <w:tcPr>
            <w:tcW w:w="1021" w:type="pct"/>
          </w:tcPr>
          <w:p w14:paraId="5AC34770" w14:textId="0F1A2D95" w:rsidR="00F27F5F" w:rsidRPr="00A262AF" w:rsidRDefault="00C80553" w:rsidP="000F6D30">
            <w:pPr>
              <w:rPr>
                <w:lang w:val="en-GB"/>
              </w:rPr>
            </w:pPr>
            <w:r>
              <w:rPr>
                <w:lang w:val="en-GB"/>
              </w:rPr>
              <w:t xml:space="preserve">The Contractor shall confirm if requirement is fulfilled. </w:t>
            </w:r>
          </w:p>
        </w:tc>
        <w:tc>
          <w:tcPr>
            <w:tcW w:w="336" w:type="pct"/>
          </w:tcPr>
          <w:p w14:paraId="109872B3" w14:textId="77777777" w:rsidR="00F27F5F" w:rsidRPr="00A262AF" w:rsidRDefault="00BC2D5E" w:rsidP="000F6D30">
            <w:pPr>
              <w:jc w:val="center"/>
              <w:rPr>
                <w:b/>
                <w:lang w:val="en-GB"/>
              </w:rPr>
            </w:pPr>
            <w:r>
              <w:rPr>
                <w:b/>
                <w:lang w:val="en-GB"/>
              </w:rPr>
              <w:t>A</w:t>
            </w:r>
          </w:p>
        </w:tc>
        <w:tc>
          <w:tcPr>
            <w:tcW w:w="536" w:type="pct"/>
          </w:tcPr>
          <w:p w14:paraId="4374FCCB" w14:textId="77777777" w:rsidR="00F27F5F" w:rsidRPr="00A262AF" w:rsidRDefault="00F27F5F" w:rsidP="000F6D30">
            <w:pPr>
              <w:rPr>
                <w:lang w:val="en-GB"/>
              </w:rPr>
            </w:pPr>
          </w:p>
        </w:tc>
        <w:tc>
          <w:tcPr>
            <w:tcW w:w="1460" w:type="pct"/>
          </w:tcPr>
          <w:p w14:paraId="7A12C153" w14:textId="77777777" w:rsidR="00F27F5F" w:rsidRPr="00A262AF" w:rsidRDefault="00F27F5F" w:rsidP="000F6D30">
            <w:pPr>
              <w:rPr>
                <w:lang w:val="en-GB"/>
              </w:rPr>
            </w:pPr>
          </w:p>
        </w:tc>
      </w:tr>
      <w:tr w:rsidR="00F27F5F" w:rsidRPr="00D20CEE" w14:paraId="703319C9" w14:textId="77777777" w:rsidTr="00A64124">
        <w:trPr>
          <w:cantSplit/>
        </w:trPr>
        <w:tc>
          <w:tcPr>
            <w:tcW w:w="616" w:type="pct"/>
          </w:tcPr>
          <w:p w14:paraId="66911772" w14:textId="77777777" w:rsidR="00F27F5F" w:rsidRPr="00A262AF" w:rsidRDefault="00F27F5F" w:rsidP="000F6D30">
            <w:pPr>
              <w:pStyle w:val="Overskrift3"/>
              <w:keepNext w:val="0"/>
              <w:rPr>
                <w:lang w:val="en-GB"/>
              </w:rPr>
            </w:pPr>
          </w:p>
        </w:tc>
        <w:tc>
          <w:tcPr>
            <w:tcW w:w="1031" w:type="pct"/>
          </w:tcPr>
          <w:p w14:paraId="673D6766" w14:textId="77777777" w:rsidR="00614183" w:rsidRPr="00D20CEE" w:rsidRDefault="00D20CEE" w:rsidP="00A01E8E">
            <w:pPr>
              <w:rPr>
                <w:lang w:val="en-US"/>
              </w:rPr>
            </w:pPr>
            <w:r w:rsidRPr="00D20CEE">
              <w:rPr>
                <w:lang w:val="en-US"/>
              </w:rPr>
              <w:t>The simulator</w:t>
            </w:r>
            <w:r w:rsidRPr="007B6410">
              <w:rPr>
                <w:b/>
                <w:i/>
                <w:lang w:val="en-US"/>
              </w:rPr>
              <w:t xml:space="preserve"> shall</w:t>
            </w:r>
            <w:r w:rsidRPr="00D20CEE">
              <w:rPr>
                <w:lang w:val="en-US"/>
              </w:rPr>
              <w:t xml:space="preserve"> be made available and ready for training as agreed trough prior booking from the Customer.  If training services cannot be made available at agreed time, the </w:t>
            </w:r>
            <w:r w:rsidR="00A01E8E">
              <w:rPr>
                <w:lang w:val="en-US"/>
              </w:rPr>
              <w:t>Contractor</w:t>
            </w:r>
            <w:r w:rsidRPr="00D20CEE">
              <w:rPr>
                <w:lang w:val="en-US"/>
              </w:rPr>
              <w:t xml:space="preserve"> shall offer replacement training hours as soon as possible (use of replacement hours to be agreed).</w:t>
            </w:r>
          </w:p>
        </w:tc>
        <w:tc>
          <w:tcPr>
            <w:tcW w:w="1021" w:type="pct"/>
          </w:tcPr>
          <w:p w14:paraId="39B49EFA" w14:textId="7B22A258" w:rsidR="00F27F5F" w:rsidRPr="00A262AF" w:rsidRDefault="00A04400" w:rsidP="000F6D30">
            <w:pPr>
              <w:rPr>
                <w:lang w:val="en-GB"/>
              </w:rPr>
            </w:pPr>
            <w:r>
              <w:rPr>
                <w:lang w:val="en-GB"/>
              </w:rPr>
              <w:t>The contractor shall confirm if requirement is fulfilled.</w:t>
            </w:r>
          </w:p>
        </w:tc>
        <w:tc>
          <w:tcPr>
            <w:tcW w:w="336" w:type="pct"/>
          </w:tcPr>
          <w:p w14:paraId="6143BE60" w14:textId="77777777" w:rsidR="00F27F5F" w:rsidRPr="00A262AF" w:rsidRDefault="00BC2D5E" w:rsidP="000F6D30">
            <w:pPr>
              <w:jc w:val="center"/>
              <w:rPr>
                <w:b/>
                <w:lang w:val="en-GB"/>
              </w:rPr>
            </w:pPr>
            <w:r>
              <w:rPr>
                <w:b/>
                <w:lang w:val="en-GB"/>
              </w:rPr>
              <w:t>A</w:t>
            </w:r>
          </w:p>
        </w:tc>
        <w:tc>
          <w:tcPr>
            <w:tcW w:w="536" w:type="pct"/>
          </w:tcPr>
          <w:p w14:paraId="7EEB55BE" w14:textId="77777777" w:rsidR="00F27F5F" w:rsidRPr="00A262AF" w:rsidRDefault="00F27F5F" w:rsidP="000F6D30">
            <w:pPr>
              <w:rPr>
                <w:lang w:val="en-GB"/>
              </w:rPr>
            </w:pPr>
          </w:p>
        </w:tc>
        <w:tc>
          <w:tcPr>
            <w:tcW w:w="1460" w:type="pct"/>
          </w:tcPr>
          <w:p w14:paraId="2545574E" w14:textId="77777777" w:rsidR="00F27F5F" w:rsidRPr="00A262AF" w:rsidRDefault="00F27F5F" w:rsidP="000F6D30">
            <w:pPr>
              <w:rPr>
                <w:lang w:val="en-GB"/>
              </w:rPr>
            </w:pPr>
          </w:p>
        </w:tc>
      </w:tr>
      <w:tr w:rsidR="00805927" w:rsidRPr="00D20CEE" w14:paraId="2839CDF8" w14:textId="77777777" w:rsidTr="00A64124">
        <w:trPr>
          <w:cantSplit/>
        </w:trPr>
        <w:tc>
          <w:tcPr>
            <w:tcW w:w="616" w:type="pct"/>
          </w:tcPr>
          <w:p w14:paraId="737114AD" w14:textId="77777777" w:rsidR="00805927" w:rsidRPr="00A262AF" w:rsidRDefault="00805927" w:rsidP="000F6D30">
            <w:pPr>
              <w:pStyle w:val="Overskrift3"/>
              <w:keepNext w:val="0"/>
              <w:rPr>
                <w:lang w:val="en-GB"/>
              </w:rPr>
            </w:pPr>
          </w:p>
        </w:tc>
        <w:tc>
          <w:tcPr>
            <w:tcW w:w="1031" w:type="pct"/>
          </w:tcPr>
          <w:p w14:paraId="543316F9" w14:textId="57A1731D" w:rsidR="00805927" w:rsidRPr="00D20CEE" w:rsidRDefault="00D20CEE" w:rsidP="00602560">
            <w:pPr>
              <w:rPr>
                <w:lang w:val="en-US"/>
              </w:rPr>
            </w:pPr>
            <w:r w:rsidRPr="00D20CEE">
              <w:rPr>
                <w:lang w:val="en-US"/>
              </w:rPr>
              <w:t xml:space="preserve">Equipment required for training </w:t>
            </w:r>
            <w:r w:rsidRPr="007B6410">
              <w:rPr>
                <w:b/>
                <w:i/>
                <w:lang w:val="en-US"/>
              </w:rPr>
              <w:t>shall</w:t>
            </w:r>
            <w:r w:rsidRPr="00D20CEE">
              <w:rPr>
                <w:lang w:val="en-US"/>
              </w:rPr>
              <w:t xml:space="preserve"> be made available </w:t>
            </w:r>
            <w:r w:rsidR="00602560">
              <w:rPr>
                <w:lang w:val="en-US"/>
              </w:rPr>
              <w:t xml:space="preserve">for the </w:t>
            </w:r>
            <w:r w:rsidRPr="00D20CEE">
              <w:rPr>
                <w:lang w:val="en-US"/>
              </w:rPr>
              <w:t xml:space="preserve"> </w:t>
            </w:r>
            <w:r>
              <w:rPr>
                <w:lang w:val="en-US"/>
              </w:rPr>
              <w:t>Purchaser</w:t>
            </w:r>
            <w:r w:rsidRPr="00D20CEE">
              <w:rPr>
                <w:lang w:val="en-US"/>
              </w:rPr>
              <w:t>.</w:t>
            </w:r>
          </w:p>
        </w:tc>
        <w:tc>
          <w:tcPr>
            <w:tcW w:w="1021" w:type="pct"/>
          </w:tcPr>
          <w:p w14:paraId="47053E7A" w14:textId="28ECD734" w:rsidR="00805927" w:rsidRPr="00A262AF" w:rsidRDefault="00A04400" w:rsidP="000F6D30">
            <w:pPr>
              <w:rPr>
                <w:lang w:val="en-GB"/>
              </w:rPr>
            </w:pPr>
            <w:r>
              <w:rPr>
                <w:lang w:val="en-GB"/>
              </w:rPr>
              <w:t>The contractor shall confirm if requirement is fulfilled.</w:t>
            </w:r>
          </w:p>
        </w:tc>
        <w:tc>
          <w:tcPr>
            <w:tcW w:w="336" w:type="pct"/>
          </w:tcPr>
          <w:p w14:paraId="2F3A9701" w14:textId="77777777" w:rsidR="00805927" w:rsidRPr="00A262AF" w:rsidRDefault="00BC2D5E" w:rsidP="000F6D30">
            <w:pPr>
              <w:jc w:val="center"/>
              <w:rPr>
                <w:b/>
                <w:lang w:val="en-GB"/>
              </w:rPr>
            </w:pPr>
            <w:r>
              <w:rPr>
                <w:b/>
                <w:lang w:val="en-GB"/>
              </w:rPr>
              <w:t>A</w:t>
            </w:r>
          </w:p>
        </w:tc>
        <w:tc>
          <w:tcPr>
            <w:tcW w:w="536" w:type="pct"/>
          </w:tcPr>
          <w:p w14:paraId="75BFBC2E" w14:textId="77777777" w:rsidR="00805927" w:rsidRPr="00A262AF" w:rsidRDefault="00805927" w:rsidP="000F6D30">
            <w:pPr>
              <w:rPr>
                <w:lang w:val="en-GB"/>
              </w:rPr>
            </w:pPr>
          </w:p>
        </w:tc>
        <w:tc>
          <w:tcPr>
            <w:tcW w:w="1460" w:type="pct"/>
          </w:tcPr>
          <w:p w14:paraId="57A3211A" w14:textId="77777777" w:rsidR="00805927" w:rsidRPr="00A262AF" w:rsidRDefault="00805927" w:rsidP="000F6D30">
            <w:pPr>
              <w:rPr>
                <w:lang w:val="en-GB"/>
              </w:rPr>
            </w:pPr>
          </w:p>
        </w:tc>
      </w:tr>
      <w:tr w:rsidR="00D20CEE" w:rsidRPr="00D20CEE" w14:paraId="4DB48F59" w14:textId="77777777" w:rsidTr="00A64124">
        <w:trPr>
          <w:cantSplit/>
        </w:trPr>
        <w:tc>
          <w:tcPr>
            <w:tcW w:w="616" w:type="pct"/>
          </w:tcPr>
          <w:p w14:paraId="333C9EA0" w14:textId="77777777" w:rsidR="00D20CEE" w:rsidRPr="00A262AF" w:rsidRDefault="00D20CEE" w:rsidP="000F6D30">
            <w:pPr>
              <w:pStyle w:val="Overskrift3"/>
              <w:keepNext w:val="0"/>
              <w:rPr>
                <w:lang w:val="en-GB"/>
              </w:rPr>
            </w:pPr>
          </w:p>
        </w:tc>
        <w:tc>
          <w:tcPr>
            <w:tcW w:w="1031" w:type="pct"/>
          </w:tcPr>
          <w:p w14:paraId="379E1C98" w14:textId="77777777" w:rsidR="00D20CEE" w:rsidRPr="00A01E8E" w:rsidRDefault="00A01E8E" w:rsidP="00D20CEE">
            <w:pPr>
              <w:rPr>
                <w:lang w:val="en-US"/>
              </w:rPr>
            </w:pPr>
            <w:r w:rsidRPr="00A01E8E">
              <w:rPr>
                <w:lang w:val="en-US"/>
              </w:rPr>
              <w:t xml:space="preserve">All training and documentation </w:t>
            </w:r>
            <w:r w:rsidRPr="007B6410">
              <w:rPr>
                <w:b/>
                <w:i/>
                <w:lang w:val="en-US"/>
              </w:rPr>
              <w:t xml:space="preserve">shall </w:t>
            </w:r>
            <w:r w:rsidRPr="00A01E8E">
              <w:rPr>
                <w:lang w:val="en-US"/>
              </w:rPr>
              <w:t>be provided and available  in English language (minimum NATO Language proficiency level 3 – STANAG 6001 Ed 4)</w:t>
            </w:r>
          </w:p>
        </w:tc>
        <w:tc>
          <w:tcPr>
            <w:tcW w:w="1021" w:type="pct"/>
          </w:tcPr>
          <w:p w14:paraId="47BBBD19" w14:textId="2E6EDC36" w:rsidR="00D20CEE" w:rsidRPr="00A262AF" w:rsidRDefault="00A04400" w:rsidP="000F6D30">
            <w:pPr>
              <w:rPr>
                <w:lang w:val="en-GB"/>
              </w:rPr>
            </w:pPr>
            <w:r>
              <w:rPr>
                <w:lang w:val="en-GB"/>
              </w:rPr>
              <w:t>The contractor shall confirm if requirement is fulfilled.</w:t>
            </w:r>
          </w:p>
        </w:tc>
        <w:tc>
          <w:tcPr>
            <w:tcW w:w="336" w:type="pct"/>
          </w:tcPr>
          <w:p w14:paraId="085245AC" w14:textId="77777777" w:rsidR="00D20CEE" w:rsidRPr="00A262AF" w:rsidRDefault="00BC2D5E" w:rsidP="000F6D30">
            <w:pPr>
              <w:jc w:val="center"/>
              <w:rPr>
                <w:b/>
                <w:lang w:val="en-GB"/>
              </w:rPr>
            </w:pPr>
            <w:r>
              <w:rPr>
                <w:b/>
                <w:lang w:val="en-GB"/>
              </w:rPr>
              <w:t>A</w:t>
            </w:r>
          </w:p>
        </w:tc>
        <w:tc>
          <w:tcPr>
            <w:tcW w:w="536" w:type="pct"/>
          </w:tcPr>
          <w:p w14:paraId="574785F0" w14:textId="77777777" w:rsidR="00D20CEE" w:rsidRPr="00A262AF" w:rsidRDefault="00D20CEE" w:rsidP="000F6D30">
            <w:pPr>
              <w:rPr>
                <w:lang w:val="en-GB"/>
              </w:rPr>
            </w:pPr>
          </w:p>
        </w:tc>
        <w:tc>
          <w:tcPr>
            <w:tcW w:w="1460" w:type="pct"/>
          </w:tcPr>
          <w:p w14:paraId="6DEA39B4" w14:textId="77777777" w:rsidR="00D20CEE" w:rsidRPr="00A262AF" w:rsidRDefault="00D20CEE" w:rsidP="000F6D30">
            <w:pPr>
              <w:rPr>
                <w:lang w:val="en-GB"/>
              </w:rPr>
            </w:pPr>
          </w:p>
        </w:tc>
      </w:tr>
      <w:tr w:rsidR="00D20CEE" w:rsidRPr="00D20CEE" w14:paraId="51443B40" w14:textId="77777777" w:rsidTr="00A64124">
        <w:trPr>
          <w:cantSplit/>
        </w:trPr>
        <w:tc>
          <w:tcPr>
            <w:tcW w:w="616" w:type="pct"/>
          </w:tcPr>
          <w:p w14:paraId="22EC24F9" w14:textId="77777777" w:rsidR="00D20CEE" w:rsidRPr="00A262AF" w:rsidRDefault="00D20CEE" w:rsidP="000F6D30">
            <w:pPr>
              <w:pStyle w:val="Overskrift3"/>
              <w:keepNext w:val="0"/>
              <w:rPr>
                <w:lang w:val="en-GB"/>
              </w:rPr>
            </w:pPr>
          </w:p>
        </w:tc>
        <w:tc>
          <w:tcPr>
            <w:tcW w:w="1031" w:type="pct"/>
          </w:tcPr>
          <w:p w14:paraId="58531D8D" w14:textId="77777777" w:rsidR="00D20CEE" w:rsidRPr="00A01E8E" w:rsidRDefault="00A01E8E" w:rsidP="00D20CEE">
            <w:pPr>
              <w:rPr>
                <w:lang w:val="en-US"/>
              </w:rPr>
            </w:pPr>
            <w:r w:rsidRPr="00A01E8E">
              <w:rPr>
                <w:lang w:val="en-US"/>
              </w:rPr>
              <w:t xml:space="preserve">Instructor training course on the simulator Instructor Operating Station (IOS) </w:t>
            </w:r>
            <w:r w:rsidRPr="007B6410">
              <w:rPr>
                <w:b/>
                <w:i/>
                <w:lang w:val="en-US"/>
              </w:rPr>
              <w:t xml:space="preserve">shall </w:t>
            </w:r>
            <w:r w:rsidRPr="00A01E8E">
              <w:rPr>
                <w:lang w:val="en-US"/>
              </w:rPr>
              <w:t>be made available for RNoAF flight instructors in case of DRY lease.</w:t>
            </w:r>
          </w:p>
        </w:tc>
        <w:tc>
          <w:tcPr>
            <w:tcW w:w="1021" w:type="pct"/>
          </w:tcPr>
          <w:p w14:paraId="07A193CD" w14:textId="18F8D4E7" w:rsidR="00D20CEE" w:rsidRPr="00A262AF" w:rsidRDefault="00A04400" w:rsidP="000F6D30">
            <w:pPr>
              <w:rPr>
                <w:lang w:val="en-GB"/>
              </w:rPr>
            </w:pPr>
            <w:r>
              <w:rPr>
                <w:lang w:val="en-GB"/>
              </w:rPr>
              <w:t>The contractor shall confirm if requirement is fulfilled.</w:t>
            </w:r>
          </w:p>
        </w:tc>
        <w:tc>
          <w:tcPr>
            <w:tcW w:w="336" w:type="pct"/>
          </w:tcPr>
          <w:p w14:paraId="5CAFD053" w14:textId="77777777" w:rsidR="00D20CEE" w:rsidRPr="00A262AF" w:rsidRDefault="00BC2D5E" w:rsidP="000F6D30">
            <w:pPr>
              <w:jc w:val="center"/>
              <w:rPr>
                <w:b/>
                <w:lang w:val="en-GB"/>
              </w:rPr>
            </w:pPr>
            <w:r>
              <w:rPr>
                <w:b/>
                <w:lang w:val="en-GB"/>
              </w:rPr>
              <w:t>A</w:t>
            </w:r>
          </w:p>
        </w:tc>
        <w:tc>
          <w:tcPr>
            <w:tcW w:w="536" w:type="pct"/>
          </w:tcPr>
          <w:p w14:paraId="5FD7EA79" w14:textId="77777777" w:rsidR="00D20CEE" w:rsidRPr="00A262AF" w:rsidRDefault="00D20CEE" w:rsidP="000F6D30">
            <w:pPr>
              <w:rPr>
                <w:lang w:val="en-GB"/>
              </w:rPr>
            </w:pPr>
          </w:p>
        </w:tc>
        <w:tc>
          <w:tcPr>
            <w:tcW w:w="1460" w:type="pct"/>
          </w:tcPr>
          <w:p w14:paraId="794B1A7E" w14:textId="77777777" w:rsidR="00D20CEE" w:rsidRPr="00A262AF" w:rsidRDefault="00D20CEE" w:rsidP="000F6D30">
            <w:pPr>
              <w:rPr>
                <w:lang w:val="en-GB"/>
              </w:rPr>
            </w:pPr>
          </w:p>
        </w:tc>
      </w:tr>
      <w:tr w:rsidR="00A01E8E" w:rsidRPr="00C80553" w14:paraId="18CD0992" w14:textId="77777777" w:rsidTr="00A64124">
        <w:trPr>
          <w:cantSplit/>
        </w:trPr>
        <w:tc>
          <w:tcPr>
            <w:tcW w:w="616" w:type="pct"/>
          </w:tcPr>
          <w:p w14:paraId="5DA430EF" w14:textId="77777777" w:rsidR="00A01E8E" w:rsidRPr="00A262AF" w:rsidRDefault="00A01E8E" w:rsidP="000F6D30">
            <w:pPr>
              <w:pStyle w:val="Overskrift3"/>
              <w:keepNext w:val="0"/>
              <w:rPr>
                <w:lang w:val="en-GB"/>
              </w:rPr>
            </w:pPr>
          </w:p>
        </w:tc>
        <w:tc>
          <w:tcPr>
            <w:tcW w:w="1031" w:type="pct"/>
          </w:tcPr>
          <w:p w14:paraId="7EF61DE2" w14:textId="77777777" w:rsidR="00A01E8E" w:rsidRPr="00A01E8E" w:rsidRDefault="007F38C9" w:rsidP="00D20CEE">
            <w:pPr>
              <w:rPr>
                <w:lang w:val="en-US"/>
              </w:rPr>
            </w:pPr>
            <w:r w:rsidRPr="007F38C9">
              <w:rPr>
                <w:lang w:val="en-US"/>
              </w:rPr>
              <w:t xml:space="preserve">Publications required to perform the training </w:t>
            </w:r>
            <w:r w:rsidRPr="007B6410">
              <w:rPr>
                <w:b/>
                <w:i/>
                <w:lang w:val="en-US"/>
              </w:rPr>
              <w:t xml:space="preserve">should </w:t>
            </w:r>
            <w:r w:rsidRPr="007F38C9">
              <w:rPr>
                <w:lang w:val="en-US"/>
              </w:rPr>
              <w:t>be electronically available at training facilities (PC/Internet).</w:t>
            </w:r>
          </w:p>
        </w:tc>
        <w:tc>
          <w:tcPr>
            <w:tcW w:w="1021" w:type="pct"/>
          </w:tcPr>
          <w:p w14:paraId="42E557DE" w14:textId="75D44FEE" w:rsidR="00A01E8E" w:rsidRPr="00A262AF" w:rsidRDefault="00C80553" w:rsidP="000F6D30">
            <w:pPr>
              <w:rPr>
                <w:lang w:val="en-GB"/>
              </w:rPr>
            </w:pPr>
            <w:r>
              <w:rPr>
                <w:lang w:val="en-GB"/>
              </w:rPr>
              <w:t xml:space="preserve">The contractor shall confirm if requirement is fulfilled. </w:t>
            </w:r>
          </w:p>
        </w:tc>
        <w:tc>
          <w:tcPr>
            <w:tcW w:w="336" w:type="pct"/>
          </w:tcPr>
          <w:p w14:paraId="7368C7B9" w14:textId="77777777" w:rsidR="00A01E8E" w:rsidRPr="00A262AF" w:rsidRDefault="007F38C9" w:rsidP="000F6D30">
            <w:pPr>
              <w:jc w:val="center"/>
              <w:rPr>
                <w:b/>
                <w:lang w:val="en-GB"/>
              </w:rPr>
            </w:pPr>
            <w:r>
              <w:rPr>
                <w:b/>
                <w:lang w:val="en-GB"/>
              </w:rPr>
              <w:t>B</w:t>
            </w:r>
          </w:p>
        </w:tc>
        <w:tc>
          <w:tcPr>
            <w:tcW w:w="536" w:type="pct"/>
          </w:tcPr>
          <w:p w14:paraId="15C2E983" w14:textId="77777777" w:rsidR="00A01E8E" w:rsidRPr="00A262AF" w:rsidRDefault="00A01E8E" w:rsidP="000F6D30">
            <w:pPr>
              <w:rPr>
                <w:lang w:val="en-GB"/>
              </w:rPr>
            </w:pPr>
          </w:p>
        </w:tc>
        <w:tc>
          <w:tcPr>
            <w:tcW w:w="1460" w:type="pct"/>
          </w:tcPr>
          <w:p w14:paraId="7185103E" w14:textId="77777777" w:rsidR="00A01E8E" w:rsidRPr="00A262AF" w:rsidRDefault="00A01E8E" w:rsidP="000F6D30">
            <w:pPr>
              <w:rPr>
                <w:lang w:val="en-GB"/>
              </w:rPr>
            </w:pPr>
          </w:p>
        </w:tc>
      </w:tr>
      <w:tr w:rsidR="00A01E8E" w:rsidRPr="00D20CEE" w14:paraId="26269595" w14:textId="77777777" w:rsidTr="00A64124">
        <w:trPr>
          <w:cantSplit/>
        </w:trPr>
        <w:tc>
          <w:tcPr>
            <w:tcW w:w="616" w:type="pct"/>
          </w:tcPr>
          <w:p w14:paraId="0CF4E103" w14:textId="77777777" w:rsidR="00A01E8E" w:rsidRPr="00A262AF" w:rsidRDefault="00A01E8E" w:rsidP="000F6D30">
            <w:pPr>
              <w:pStyle w:val="Overskrift3"/>
              <w:keepNext w:val="0"/>
              <w:rPr>
                <w:lang w:val="en-GB"/>
              </w:rPr>
            </w:pPr>
          </w:p>
        </w:tc>
        <w:tc>
          <w:tcPr>
            <w:tcW w:w="1031" w:type="pct"/>
          </w:tcPr>
          <w:p w14:paraId="2968E1B2" w14:textId="77777777" w:rsidR="00A01E8E" w:rsidRPr="00A01E8E" w:rsidRDefault="007F38C9" w:rsidP="00D20CEE">
            <w:pPr>
              <w:rPr>
                <w:lang w:val="en-US"/>
              </w:rPr>
            </w:pPr>
            <w:r w:rsidRPr="007F38C9">
              <w:rPr>
                <w:lang w:val="en-US"/>
              </w:rPr>
              <w:t xml:space="preserve">Simulator </w:t>
            </w:r>
            <w:r w:rsidRPr="007B6410">
              <w:rPr>
                <w:b/>
                <w:i/>
                <w:lang w:val="en-US"/>
              </w:rPr>
              <w:t>should</w:t>
            </w:r>
            <w:r w:rsidRPr="007F38C9">
              <w:rPr>
                <w:lang w:val="en-US"/>
              </w:rPr>
              <w:t xml:space="preserve"> be equipped with aircraft systems and cockpit instrumentation as equal as possible to the NNWN NFH.</w:t>
            </w:r>
          </w:p>
        </w:tc>
        <w:tc>
          <w:tcPr>
            <w:tcW w:w="1021" w:type="pct"/>
          </w:tcPr>
          <w:p w14:paraId="37A72695" w14:textId="47185DAB" w:rsidR="00A01E8E" w:rsidRPr="00A262AF" w:rsidRDefault="00A04400" w:rsidP="00A04400">
            <w:pPr>
              <w:rPr>
                <w:lang w:val="en-GB"/>
              </w:rPr>
            </w:pPr>
            <w:r>
              <w:rPr>
                <w:lang w:val="en-GB"/>
              </w:rPr>
              <w:t>The contractor shall confirm how this requirement is fulfilled.</w:t>
            </w:r>
          </w:p>
        </w:tc>
        <w:tc>
          <w:tcPr>
            <w:tcW w:w="336" w:type="pct"/>
          </w:tcPr>
          <w:p w14:paraId="227FEF75" w14:textId="77777777" w:rsidR="00A01E8E" w:rsidRPr="00A262AF" w:rsidRDefault="007F38C9" w:rsidP="000F6D30">
            <w:pPr>
              <w:jc w:val="center"/>
              <w:rPr>
                <w:b/>
                <w:lang w:val="en-GB"/>
              </w:rPr>
            </w:pPr>
            <w:r>
              <w:rPr>
                <w:b/>
                <w:lang w:val="en-GB"/>
              </w:rPr>
              <w:t>B</w:t>
            </w:r>
          </w:p>
        </w:tc>
        <w:tc>
          <w:tcPr>
            <w:tcW w:w="536" w:type="pct"/>
          </w:tcPr>
          <w:p w14:paraId="2112205D" w14:textId="77777777" w:rsidR="00A01E8E" w:rsidRPr="00A262AF" w:rsidRDefault="00A01E8E" w:rsidP="000F6D30">
            <w:pPr>
              <w:rPr>
                <w:lang w:val="en-GB"/>
              </w:rPr>
            </w:pPr>
          </w:p>
        </w:tc>
        <w:tc>
          <w:tcPr>
            <w:tcW w:w="1460" w:type="pct"/>
          </w:tcPr>
          <w:p w14:paraId="4F7066DA" w14:textId="77777777" w:rsidR="00A01E8E" w:rsidRPr="00A262AF" w:rsidRDefault="00A01E8E" w:rsidP="000F6D30">
            <w:pPr>
              <w:rPr>
                <w:lang w:val="en-GB"/>
              </w:rPr>
            </w:pPr>
          </w:p>
        </w:tc>
      </w:tr>
      <w:tr w:rsidR="007F38C9" w:rsidRPr="00D20CEE" w14:paraId="500EFB87" w14:textId="77777777" w:rsidTr="00A64124">
        <w:trPr>
          <w:cantSplit/>
        </w:trPr>
        <w:tc>
          <w:tcPr>
            <w:tcW w:w="616" w:type="pct"/>
          </w:tcPr>
          <w:p w14:paraId="31454D8C" w14:textId="77777777" w:rsidR="007F38C9" w:rsidRPr="00A262AF" w:rsidRDefault="007F38C9" w:rsidP="000F6D30">
            <w:pPr>
              <w:pStyle w:val="Overskrift3"/>
              <w:keepNext w:val="0"/>
              <w:rPr>
                <w:lang w:val="en-GB"/>
              </w:rPr>
            </w:pPr>
          </w:p>
        </w:tc>
        <w:tc>
          <w:tcPr>
            <w:tcW w:w="1031" w:type="pct"/>
          </w:tcPr>
          <w:p w14:paraId="4ABCB439" w14:textId="0F9FE65D" w:rsidR="007F38C9" w:rsidRPr="007F38C9" w:rsidRDefault="007F38C9" w:rsidP="00D20CEE">
            <w:pPr>
              <w:rPr>
                <w:lang w:val="en-US"/>
              </w:rPr>
            </w:pPr>
            <w:r w:rsidRPr="007F38C9">
              <w:rPr>
                <w:lang w:val="en-US"/>
              </w:rPr>
              <w:t xml:space="preserve">Briefing/debriefing and planning facilities </w:t>
            </w:r>
            <w:r w:rsidRPr="007B6410">
              <w:rPr>
                <w:b/>
                <w:i/>
                <w:lang w:val="en-US"/>
              </w:rPr>
              <w:t>should</w:t>
            </w:r>
            <w:r w:rsidRPr="007F38C9">
              <w:rPr>
                <w:lang w:val="en-US"/>
              </w:rPr>
              <w:t xml:space="preserve"> be available for the costumer</w:t>
            </w:r>
            <w:r w:rsidR="00602560">
              <w:rPr>
                <w:lang w:val="en-US"/>
              </w:rPr>
              <w:t xml:space="preserve"> one</w:t>
            </w:r>
            <w:r w:rsidRPr="007F38C9">
              <w:rPr>
                <w:lang w:val="en-US"/>
              </w:rPr>
              <w:t xml:space="preserve"> </w:t>
            </w:r>
            <w:r w:rsidR="00602560">
              <w:rPr>
                <w:lang w:val="en-US"/>
              </w:rPr>
              <w:t>(</w:t>
            </w:r>
            <w:r w:rsidRPr="007F38C9">
              <w:rPr>
                <w:lang w:val="en-US"/>
              </w:rPr>
              <w:t>1</w:t>
            </w:r>
            <w:r w:rsidR="00602560">
              <w:rPr>
                <w:lang w:val="en-US"/>
              </w:rPr>
              <w:t>)</w:t>
            </w:r>
            <w:r w:rsidRPr="007F38C9">
              <w:rPr>
                <w:lang w:val="en-US"/>
              </w:rPr>
              <w:t xml:space="preserve"> hour prior and </w:t>
            </w:r>
            <w:r w:rsidR="00602560">
              <w:rPr>
                <w:lang w:val="en-US"/>
              </w:rPr>
              <w:t xml:space="preserve"> one (</w:t>
            </w:r>
            <w:r w:rsidRPr="007F38C9">
              <w:rPr>
                <w:lang w:val="en-US"/>
              </w:rPr>
              <w:t>1</w:t>
            </w:r>
            <w:r w:rsidR="00602560">
              <w:rPr>
                <w:lang w:val="en-US"/>
              </w:rPr>
              <w:t>)</w:t>
            </w:r>
            <w:r w:rsidRPr="007F38C9">
              <w:rPr>
                <w:lang w:val="en-US"/>
              </w:rPr>
              <w:t xml:space="preserve"> hour after simulator session</w:t>
            </w:r>
          </w:p>
        </w:tc>
        <w:tc>
          <w:tcPr>
            <w:tcW w:w="1021" w:type="pct"/>
          </w:tcPr>
          <w:p w14:paraId="445AC9AC" w14:textId="0EBDCE10" w:rsidR="007F38C9" w:rsidRPr="00A262AF" w:rsidRDefault="00A04400" w:rsidP="000F6D30">
            <w:pPr>
              <w:rPr>
                <w:lang w:val="en-GB"/>
              </w:rPr>
            </w:pPr>
            <w:r>
              <w:rPr>
                <w:lang w:val="en-GB"/>
              </w:rPr>
              <w:t>The contractor shall confirm if requirement is fulfilled.</w:t>
            </w:r>
          </w:p>
        </w:tc>
        <w:tc>
          <w:tcPr>
            <w:tcW w:w="336" w:type="pct"/>
          </w:tcPr>
          <w:p w14:paraId="69F79297" w14:textId="77777777" w:rsidR="007F38C9" w:rsidRPr="00A262AF" w:rsidRDefault="007F38C9" w:rsidP="000F6D30">
            <w:pPr>
              <w:jc w:val="center"/>
              <w:rPr>
                <w:b/>
                <w:lang w:val="en-GB"/>
              </w:rPr>
            </w:pPr>
            <w:r>
              <w:rPr>
                <w:b/>
                <w:lang w:val="en-GB"/>
              </w:rPr>
              <w:t>B</w:t>
            </w:r>
          </w:p>
        </w:tc>
        <w:tc>
          <w:tcPr>
            <w:tcW w:w="536" w:type="pct"/>
          </w:tcPr>
          <w:p w14:paraId="59BF9328" w14:textId="77777777" w:rsidR="007F38C9" w:rsidRPr="00A262AF" w:rsidRDefault="007F38C9" w:rsidP="000F6D30">
            <w:pPr>
              <w:rPr>
                <w:lang w:val="en-GB"/>
              </w:rPr>
            </w:pPr>
          </w:p>
        </w:tc>
        <w:tc>
          <w:tcPr>
            <w:tcW w:w="1460" w:type="pct"/>
          </w:tcPr>
          <w:p w14:paraId="257D3961" w14:textId="77777777" w:rsidR="007F38C9" w:rsidRPr="00A262AF" w:rsidRDefault="007F38C9" w:rsidP="000F6D30">
            <w:pPr>
              <w:rPr>
                <w:lang w:val="en-GB"/>
              </w:rPr>
            </w:pPr>
          </w:p>
        </w:tc>
      </w:tr>
      <w:tr w:rsidR="007F38C9" w:rsidRPr="00D20CEE" w14:paraId="5568B71A" w14:textId="77777777" w:rsidTr="00A64124">
        <w:trPr>
          <w:cantSplit/>
        </w:trPr>
        <w:tc>
          <w:tcPr>
            <w:tcW w:w="616" w:type="pct"/>
          </w:tcPr>
          <w:p w14:paraId="0C8BC808" w14:textId="77777777" w:rsidR="007F38C9" w:rsidRPr="00A262AF" w:rsidRDefault="007F38C9" w:rsidP="000F6D30">
            <w:pPr>
              <w:pStyle w:val="Overskrift3"/>
              <w:keepNext w:val="0"/>
              <w:rPr>
                <w:lang w:val="en-GB"/>
              </w:rPr>
            </w:pPr>
          </w:p>
        </w:tc>
        <w:tc>
          <w:tcPr>
            <w:tcW w:w="1031" w:type="pct"/>
          </w:tcPr>
          <w:p w14:paraId="6985A54F" w14:textId="40958148" w:rsidR="007F38C9" w:rsidRPr="007F38C9" w:rsidRDefault="007F38C9" w:rsidP="00AC60A4">
            <w:pPr>
              <w:rPr>
                <w:lang w:val="en-US"/>
              </w:rPr>
            </w:pPr>
            <w:r w:rsidRPr="007F38C9">
              <w:rPr>
                <w:lang w:val="en-US"/>
              </w:rPr>
              <w:t xml:space="preserve">Simulator </w:t>
            </w:r>
            <w:r w:rsidRPr="00AB500C">
              <w:rPr>
                <w:b/>
                <w:i/>
                <w:lang w:val="en-US"/>
              </w:rPr>
              <w:t>should</w:t>
            </w:r>
            <w:r w:rsidR="00AC60A4">
              <w:rPr>
                <w:b/>
                <w:i/>
                <w:lang w:val="en-US"/>
              </w:rPr>
              <w:t xml:space="preserve"> provide</w:t>
            </w:r>
            <w:r w:rsidRPr="007F38C9">
              <w:rPr>
                <w:lang w:val="en-US"/>
              </w:rPr>
              <w:t xml:space="preserve"> instrument approach training based on NDB</w:t>
            </w:r>
            <w:r w:rsidR="00283179">
              <w:rPr>
                <w:lang w:val="en-US"/>
              </w:rPr>
              <w:t>.</w:t>
            </w:r>
          </w:p>
        </w:tc>
        <w:tc>
          <w:tcPr>
            <w:tcW w:w="1021" w:type="pct"/>
          </w:tcPr>
          <w:p w14:paraId="4723AFB3" w14:textId="566F87F8" w:rsidR="007F38C9" w:rsidRPr="00A262AF" w:rsidRDefault="00A04400" w:rsidP="000F6D30">
            <w:pPr>
              <w:rPr>
                <w:lang w:val="en-GB"/>
              </w:rPr>
            </w:pPr>
            <w:r>
              <w:rPr>
                <w:lang w:val="en-GB"/>
              </w:rPr>
              <w:t>The contractor shall confirm if requirement is fulfilled.</w:t>
            </w:r>
          </w:p>
        </w:tc>
        <w:tc>
          <w:tcPr>
            <w:tcW w:w="336" w:type="pct"/>
          </w:tcPr>
          <w:p w14:paraId="3F18445D" w14:textId="77777777" w:rsidR="007F38C9" w:rsidRPr="00A262AF" w:rsidRDefault="0052013E" w:rsidP="000F6D30">
            <w:pPr>
              <w:jc w:val="center"/>
              <w:rPr>
                <w:b/>
                <w:lang w:val="en-GB"/>
              </w:rPr>
            </w:pPr>
            <w:r>
              <w:rPr>
                <w:b/>
                <w:lang w:val="en-GB"/>
              </w:rPr>
              <w:t>B</w:t>
            </w:r>
          </w:p>
        </w:tc>
        <w:tc>
          <w:tcPr>
            <w:tcW w:w="536" w:type="pct"/>
          </w:tcPr>
          <w:p w14:paraId="21037190" w14:textId="77777777" w:rsidR="007F38C9" w:rsidRPr="00A262AF" w:rsidRDefault="007F38C9" w:rsidP="000F6D30">
            <w:pPr>
              <w:rPr>
                <w:lang w:val="en-GB"/>
              </w:rPr>
            </w:pPr>
          </w:p>
        </w:tc>
        <w:tc>
          <w:tcPr>
            <w:tcW w:w="1460" w:type="pct"/>
          </w:tcPr>
          <w:p w14:paraId="1C28699F" w14:textId="77777777" w:rsidR="007F38C9" w:rsidRPr="00A262AF" w:rsidRDefault="007F38C9" w:rsidP="000F6D30">
            <w:pPr>
              <w:rPr>
                <w:lang w:val="en-GB"/>
              </w:rPr>
            </w:pPr>
          </w:p>
        </w:tc>
      </w:tr>
      <w:tr w:rsidR="007F38C9" w:rsidRPr="00D20CEE" w14:paraId="100E1343" w14:textId="77777777" w:rsidTr="00A64124">
        <w:trPr>
          <w:cantSplit/>
        </w:trPr>
        <w:tc>
          <w:tcPr>
            <w:tcW w:w="616" w:type="pct"/>
          </w:tcPr>
          <w:p w14:paraId="2D453F15" w14:textId="77777777" w:rsidR="007F38C9" w:rsidRPr="00A262AF" w:rsidRDefault="007F38C9" w:rsidP="000F6D30">
            <w:pPr>
              <w:pStyle w:val="Overskrift3"/>
              <w:keepNext w:val="0"/>
              <w:rPr>
                <w:lang w:val="en-GB"/>
              </w:rPr>
            </w:pPr>
          </w:p>
        </w:tc>
        <w:tc>
          <w:tcPr>
            <w:tcW w:w="1031" w:type="pct"/>
          </w:tcPr>
          <w:p w14:paraId="5491CBEA" w14:textId="77777777" w:rsidR="007F38C9" w:rsidRPr="007F38C9" w:rsidRDefault="0052013E" w:rsidP="00D20CEE">
            <w:pPr>
              <w:rPr>
                <w:lang w:val="en-US"/>
              </w:rPr>
            </w:pPr>
            <w:r w:rsidRPr="0052013E">
              <w:rPr>
                <w:lang w:val="en-US"/>
              </w:rPr>
              <w:t>Simulator</w:t>
            </w:r>
            <w:r w:rsidRPr="00AB500C">
              <w:rPr>
                <w:b/>
                <w:i/>
                <w:lang w:val="en-US"/>
              </w:rPr>
              <w:t xml:space="preserve"> should</w:t>
            </w:r>
            <w:r w:rsidRPr="0052013E">
              <w:rPr>
                <w:lang w:val="en-US"/>
              </w:rPr>
              <w:t xml:space="preserve"> allow for training with HMSD.</w:t>
            </w:r>
          </w:p>
        </w:tc>
        <w:tc>
          <w:tcPr>
            <w:tcW w:w="1021" w:type="pct"/>
          </w:tcPr>
          <w:p w14:paraId="7848AE31" w14:textId="6943785F" w:rsidR="007F38C9" w:rsidRPr="00A262AF" w:rsidRDefault="00A04400" w:rsidP="000F6D30">
            <w:pPr>
              <w:rPr>
                <w:lang w:val="en-GB"/>
              </w:rPr>
            </w:pPr>
            <w:r>
              <w:rPr>
                <w:lang w:val="en-GB"/>
              </w:rPr>
              <w:t>The contractor shall confirm if requirement is fulfilled.</w:t>
            </w:r>
          </w:p>
        </w:tc>
        <w:tc>
          <w:tcPr>
            <w:tcW w:w="336" w:type="pct"/>
          </w:tcPr>
          <w:p w14:paraId="174F7401" w14:textId="77777777" w:rsidR="007F38C9" w:rsidRPr="00A262AF" w:rsidRDefault="0052013E" w:rsidP="000F6D30">
            <w:pPr>
              <w:jc w:val="center"/>
              <w:rPr>
                <w:b/>
                <w:lang w:val="en-GB"/>
              </w:rPr>
            </w:pPr>
            <w:r>
              <w:rPr>
                <w:b/>
                <w:lang w:val="en-GB"/>
              </w:rPr>
              <w:t>B</w:t>
            </w:r>
          </w:p>
        </w:tc>
        <w:tc>
          <w:tcPr>
            <w:tcW w:w="536" w:type="pct"/>
          </w:tcPr>
          <w:p w14:paraId="5E221AE9" w14:textId="77777777" w:rsidR="007F38C9" w:rsidRPr="00A262AF" w:rsidRDefault="007F38C9" w:rsidP="000F6D30">
            <w:pPr>
              <w:rPr>
                <w:lang w:val="en-GB"/>
              </w:rPr>
            </w:pPr>
          </w:p>
        </w:tc>
        <w:tc>
          <w:tcPr>
            <w:tcW w:w="1460" w:type="pct"/>
          </w:tcPr>
          <w:p w14:paraId="5D6F4099" w14:textId="77777777" w:rsidR="007F38C9" w:rsidRPr="00A262AF" w:rsidRDefault="007F38C9" w:rsidP="000F6D30">
            <w:pPr>
              <w:rPr>
                <w:lang w:val="en-GB"/>
              </w:rPr>
            </w:pPr>
          </w:p>
        </w:tc>
      </w:tr>
      <w:tr w:rsidR="00EB2AA4" w:rsidRPr="00D20CEE" w:rsidDel="001823B6" w14:paraId="06668F66" w14:textId="77777777" w:rsidTr="00A64124">
        <w:trPr>
          <w:cantSplit/>
        </w:trPr>
        <w:tc>
          <w:tcPr>
            <w:tcW w:w="616" w:type="pct"/>
          </w:tcPr>
          <w:p w14:paraId="7CB1EF9C" w14:textId="77777777" w:rsidR="00EB2AA4" w:rsidRPr="00A262AF" w:rsidDel="001823B6" w:rsidRDefault="00EB2AA4" w:rsidP="00EB2AA4">
            <w:pPr>
              <w:pStyle w:val="Overskrift3"/>
              <w:keepNext w:val="0"/>
              <w:rPr>
                <w:lang w:val="en-GB"/>
              </w:rPr>
            </w:pPr>
          </w:p>
        </w:tc>
        <w:tc>
          <w:tcPr>
            <w:tcW w:w="1031" w:type="pct"/>
          </w:tcPr>
          <w:p w14:paraId="0F831A39" w14:textId="77777777" w:rsidR="001F6169" w:rsidRDefault="00EB2AA4" w:rsidP="00EB2AA4">
            <w:pPr>
              <w:rPr>
                <w:lang w:val="en-US"/>
              </w:rPr>
            </w:pPr>
            <w:r w:rsidRPr="0052013E">
              <w:rPr>
                <w:lang w:val="en-US"/>
              </w:rPr>
              <w:t xml:space="preserve">The different scenarios in simulator </w:t>
            </w:r>
            <w:r w:rsidRPr="00AB500C">
              <w:rPr>
                <w:b/>
                <w:i/>
                <w:lang w:val="en-US"/>
              </w:rPr>
              <w:t>should</w:t>
            </w:r>
            <w:r w:rsidRPr="0052013E">
              <w:rPr>
                <w:lang w:val="en-US"/>
              </w:rPr>
              <w:t xml:space="preserve"> cover emergencies/</w:t>
            </w:r>
          </w:p>
          <w:p w14:paraId="51422FFA" w14:textId="58F6CF7F" w:rsidR="00EB2AA4" w:rsidRPr="0052013E" w:rsidDel="001823B6" w:rsidRDefault="007B6410" w:rsidP="00EB2AA4">
            <w:pPr>
              <w:rPr>
                <w:lang w:val="en-US"/>
              </w:rPr>
            </w:pPr>
            <w:r w:rsidRPr="0052013E">
              <w:rPr>
                <w:lang w:val="en-US"/>
              </w:rPr>
              <w:t>abnormal</w:t>
            </w:r>
            <w:r>
              <w:rPr>
                <w:lang w:val="en-US"/>
              </w:rPr>
              <w:t>s</w:t>
            </w:r>
            <w:r w:rsidR="00EB2AA4" w:rsidRPr="0052013E">
              <w:rPr>
                <w:lang w:val="en-US"/>
              </w:rPr>
              <w:t xml:space="preserve"> from all the various chapters in the emergency checklist.</w:t>
            </w:r>
          </w:p>
        </w:tc>
        <w:tc>
          <w:tcPr>
            <w:tcW w:w="1021" w:type="pct"/>
          </w:tcPr>
          <w:p w14:paraId="733770D8" w14:textId="415DB171" w:rsidR="00EB2AA4" w:rsidRPr="00A262AF" w:rsidDel="001823B6" w:rsidRDefault="00A04400" w:rsidP="00EB2AA4">
            <w:pPr>
              <w:rPr>
                <w:lang w:val="en-GB"/>
              </w:rPr>
            </w:pPr>
            <w:r>
              <w:rPr>
                <w:lang w:val="en-GB"/>
              </w:rPr>
              <w:t>The contractor shall confirm if requirement is fulfilled.</w:t>
            </w:r>
          </w:p>
        </w:tc>
        <w:tc>
          <w:tcPr>
            <w:tcW w:w="336" w:type="pct"/>
          </w:tcPr>
          <w:p w14:paraId="30F1054E" w14:textId="77777777" w:rsidR="00EB2AA4" w:rsidDel="001823B6" w:rsidRDefault="00EB2AA4" w:rsidP="00EB2AA4">
            <w:pPr>
              <w:jc w:val="center"/>
              <w:rPr>
                <w:b/>
                <w:lang w:val="en-GB"/>
              </w:rPr>
            </w:pPr>
            <w:r>
              <w:rPr>
                <w:b/>
                <w:lang w:val="en-GB"/>
              </w:rPr>
              <w:t>B</w:t>
            </w:r>
          </w:p>
        </w:tc>
        <w:tc>
          <w:tcPr>
            <w:tcW w:w="536" w:type="pct"/>
          </w:tcPr>
          <w:p w14:paraId="29655E79" w14:textId="77777777" w:rsidR="00EB2AA4" w:rsidDel="001823B6" w:rsidRDefault="00EB2AA4" w:rsidP="00EB2AA4">
            <w:pPr>
              <w:rPr>
                <w:rStyle w:val="Merknadsreferanse"/>
              </w:rPr>
            </w:pPr>
          </w:p>
        </w:tc>
        <w:tc>
          <w:tcPr>
            <w:tcW w:w="1460" w:type="pct"/>
          </w:tcPr>
          <w:p w14:paraId="30E61955" w14:textId="77777777" w:rsidR="00EB2AA4" w:rsidRPr="00A262AF" w:rsidDel="001823B6" w:rsidRDefault="00EB2AA4" w:rsidP="00EB2AA4">
            <w:pPr>
              <w:rPr>
                <w:lang w:val="en-GB"/>
              </w:rPr>
            </w:pPr>
          </w:p>
        </w:tc>
      </w:tr>
      <w:tr w:rsidR="00C04420" w:rsidRPr="00C04420" w:rsidDel="001823B6" w14:paraId="079AFA88" w14:textId="77777777" w:rsidTr="00A64124">
        <w:trPr>
          <w:cantSplit/>
        </w:trPr>
        <w:tc>
          <w:tcPr>
            <w:tcW w:w="616" w:type="pct"/>
          </w:tcPr>
          <w:p w14:paraId="1FE60F75" w14:textId="77777777" w:rsidR="00C04420" w:rsidRPr="00A262AF" w:rsidDel="001823B6" w:rsidRDefault="00C04420" w:rsidP="00EB2AA4">
            <w:pPr>
              <w:pStyle w:val="Overskrift3"/>
              <w:keepNext w:val="0"/>
              <w:rPr>
                <w:lang w:val="en-GB"/>
              </w:rPr>
            </w:pPr>
          </w:p>
        </w:tc>
        <w:tc>
          <w:tcPr>
            <w:tcW w:w="1031" w:type="pct"/>
          </w:tcPr>
          <w:p w14:paraId="57EBD14C" w14:textId="3060FDCB" w:rsidR="00C04420" w:rsidRPr="0052013E" w:rsidRDefault="00C04420" w:rsidP="00EB2AA4">
            <w:pPr>
              <w:rPr>
                <w:lang w:val="en-US"/>
              </w:rPr>
            </w:pPr>
            <w:r>
              <w:rPr>
                <w:lang w:val="en-US"/>
              </w:rPr>
              <w:t>The simulator</w:t>
            </w:r>
            <w:r w:rsidRPr="00C04420">
              <w:rPr>
                <w:b/>
                <w:i/>
                <w:lang w:val="en-US"/>
              </w:rPr>
              <w:t xml:space="preserve"> shall</w:t>
            </w:r>
            <w:r>
              <w:rPr>
                <w:lang w:val="en-US"/>
              </w:rPr>
              <w:t xml:space="preserve"> be available for the </w:t>
            </w:r>
            <w:r w:rsidR="00852704">
              <w:rPr>
                <w:lang w:val="en-US"/>
              </w:rPr>
              <w:t>Norwegian Armed Forces within 31</w:t>
            </w:r>
            <w:r w:rsidR="00852704" w:rsidRPr="00852704">
              <w:rPr>
                <w:vertAlign w:val="superscript"/>
                <w:lang w:val="en-US"/>
              </w:rPr>
              <w:t>st</w:t>
            </w:r>
            <w:r w:rsidR="00852704">
              <w:rPr>
                <w:lang w:val="en-US"/>
              </w:rPr>
              <w:t xml:space="preserve"> of August</w:t>
            </w:r>
            <w:r>
              <w:rPr>
                <w:lang w:val="en-US"/>
              </w:rPr>
              <w:t xml:space="preserve"> 2020. </w:t>
            </w:r>
          </w:p>
        </w:tc>
        <w:tc>
          <w:tcPr>
            <w:tcW w:w="1021" w:type="pct"/>
          </w:tcPr>
          <w:p w14:paraId="0CC929A1" w14:textId="1B27D6E3" w:rsidR="00C04420" w:rsidRPr="00A262AF" w:rsidDel="001823B6" w:rsidRDefault="00C80553" w:rsidP="00EB2AA4">
            <w:pPr>
              <w:rPr>
                <w:lang w:val="en-GB"/>
              </w:rPr>
            </w:pPr>
            <w:r>
              <w:rPr>
                <w:lang w:val="en-GB"/>
              </w:rPr>
              <w:t>The Contractor shall confirm with yes or no and give a thorough description of the offered solution.</w:t>
            </w:r>
          </w:p>
        </w:tc>
        <w:tc>
          <w:tcPr>
            <w:tcW w:w="336" w:type="pct"/>
          </w:tcPr>
          <w:p w14:paraId="1C4EB0E0" w14:textId="39867138" w:rsidR="00C04420" w:rsidRDefault="00C04420" w:rsidP="00EB2AA4">
            <w:pPr>
              <w:jc w:val="center"/>
              <w:rPr>
                <w:b/>
                <w:lang w:val="en-GB"/>
              </w:rPr>
            </w:pPr>
            <w:r>
              <w:rPr>
                <w:b/>
                <w:lang w:val="en-GB"/>
              </w:rPr>
              <w:t>A</w:t>
            </w:r>
          </w:p>
        </w:tc>
        <w:tc>
          <w:tcPr>
            <w:tcW w:w="536" w:type="pct"/>
          </w:tcPr>
          <w:p w14:paraId="11E43B5F" w14:textId="77777777" w:rsidR="00C04420" w:rsidDel="001823B6" w:rsidRDefault="00C04420" w:rsidP="00EB2AA4">
            <w:pPr>
              <w:rPr>
                <w:rStyle w:val="Merknadsreferanse"/>
              </w:rPr>
            </w:pPr>
          </w:p>
        </w:tc>
        <w:tc>
          <w:tcPr>
            <w:tcW w:w="1460" w:type="pct"/>
          </w:tcPr>
          <w:p w14:paraId="7BC6759D" w14:textId="77777777" w:rsidR="00C04420" w:rsidRPr="00A262AF" w:rsidDel="001823B6" w:rsidRDefault="00C04420" w:rsidP="00EB2AA4">
            <w:pPr>
              <w:rPr>
                <w:lang w:val="en-GB"/>
              </w:rPr>
            </w:pPr>
          </w:p>
        </w:tc>
      </w:tr>
      <w:tr w:rsidR="00C04420" w:rsidRPr="00C04420" w:rsidDel="001823B6" w14:paraId="7929896D" w14:textId="77777777" w:rsidTr="00A64124">
        <w:trPr>
          <w:cantSplit/>
        </w:trPr>
        <w:tc>
          <w:tcPr>
            <w:tcW w:w="616" w:type="pct"/>
          </w:tcPr>
          <w:p w14:paraId="7B98C0E7" w14:textId="77777777" w:rsidR="00C04420" w:rsidRPr="00A262AF" w:rsidDel="001823B6" w:rsidRDefault="00C04420" w:rsidP="00C04420">
            <w:pPr>
              <w:pStyle w:val="Overskrift3"/>
              <w:keepNext w:val="0"/>
              <w:rPr>
                <w:lang w:val="en-GB"/>
              </w:rPr>
            </w:pPr>
          </w:p>
        </w:tc>
        <w:tc>
          <w:tcPr>
            <w:tcW w:w="1031" w:type="pct"/>
          </w:tcPr>
          <w:p w14:paraId="2E2D547E" w14:textId="00B85A43" w:rsidR="00C04420" w:rsidRDefault="00C04420" w:rsidP="00C04420">
            <w:pPr>
              <w:rPr>
                <w:lang w:val="en-US"/>
              </w:rPr>
            </w:pPr>
            <w:r>
              <w:rPr>
                <w:lang w:val="en-US"/>
              </w:rPr>
              <w:t>The simulator</w:t>
            </w:r>
            <w:r w:rsidRPr="00C04420">
              <w:rPr>
                <w:b/>
                <w:i/>
                <w:lang w:val="en-US"/>
              </w:rPr>
              <w:t xml:space="preserve"> s</w:t>
            </w:r>
            <w:r>
              <w:rPr>
                <w:b/>
                <w:i/>
                <w:lang w:val="en-US"/>
              </w:rPr>
              <w:t>hould</w:t>
            </w:r>
            <w:r>
              <w:rPr>
                <w:lang w:val="en-US"/>
              </w:rPr>
              <w:t xml:space="preserve"> be available for the Norwegian Armed Forces</w:t>
            </w:r>
            <w:r w:rsidR="00602560">
              <w:rPr>
                <w:lang w:val="en-US"/>
              </w:rPr>
              <w:t xml:space="preserve"> as soon as possible and </w:t>
            </w:r>
            <w:r>
              <w:rPr>
                <w:lang w:val="en-US"/>
              </w:rPr>
              <w:t xml:space="preserve">no later than </w:t>
            </w:r>
            <w:r w:rsidR="00852704">
              <w:rPr>
                <w:lang w:val="en-US"/>
              </w:rPr>
              <w:t>2</w:t>
            </w:r>
            <w:r w:rsidR="00852704" w:rsidRPr="00852704">
              <w:rPr>
                <w:vertAlign w:val="superscript"/>
                <w:lang w:val="en-US"/>
              </w:rPr>
              <w:t>nd</w:t>
            </w:r>
            <w:r w:rsidR="00852704">
              <w:rPr>
                <w:lang w:val="en-US"/>
              </w:rPr>
              <w:t xml:space="preserve"> of </w:t>
            </w:r>
            <w:r>
              <w:rPr>
                <w:lang w:val="en-US"/>
              </w:rPr>
              <w:t>May 2020.</w:t>
            </w:r>
          </w:p>
        </w:tc>
        <w:tc>
          <w:tcPr>
            <w:tcW w:w="1021" w:type="pct"/>
          </w:tcPr>
          <w:p w14:paraId="1C0F3DAB" w14:textId="6DF825CB" w:rsidR="00C04420" w:rsidRPr="00A262AF" w:rsidDel="001823B6" w:rsidRDefault="00C80553" w:rsidP="00C04420">
            <w:pPr>
              <w:rPr>
                <w:lang w:val="en-GB"/>
              </w:rPr>
            </w:pPr>
            <w:r>
              <w:rPr>
                <w:lang w:val="en-GB"/>
              </w:rPr>
              <w:t>The Contractor shall confirm with yes or no and give a thorough description of the offered solution.</w:t>
            </w:r>
          </w:p>
        </w:tc>
        <w:tc>
          <w:tcPr>
            <w:tcW w:w="336" w:type="pct"/>
          </w:tcPr>
          <w:p w14:paraId="0FBD7F13" w14:textId="2EA01CCF" w:rsidR="00C04420" w:rsidRDefault="00C04420" w:rsidP="00C04420">
            <w:pPr>
              <w:jc w:val="center"/>
              <w:rPr>
                <w:b/>
                <w:lang w:val="en-GB"/>
              </w:rPr>
            </w:pPr>
            <w:r>
              <w:rPr>
                <w:b/>
                <w:lang w:val="en-GB"/>
              </w:rPr>
              <w:t>B</w:t>
            </w:r>
          </w:p>
        </w:tc>
        <w:tc>
          <w:tcPr>
            <w:tcW w:w="536" w:type="pct"/>
          </w:tcPr>
          <w:p w14:paraId="73C0A6FC" w14:textId="77777777" w:rsidR="00C04420" w:rsidDel="001823B6" w:rsidRDefault="00C04420" w:rsidP="00C04420">
            <w:pPr>
              <w:rPr>
                <w:rStyle w:val="Merknadsreferanse"/>
              </w:rPr>
            </w:pPr>
          </w:p>
        </w:tc>
        <w:tc>
          <w:tcPr>
            <w:tcW w:w="1460" w:type="pct"/>
          </w:tcPr>
          <w:p w14:paraId="40D2FC65" w14:textId="77777777" w:rsidR="00C04420" w:rsidRPr="00A262AF" w:rsidDel="001823B6" w:rsidRDefault="00C04420" w:rsidP="00C04420">
            <w:pPr>
              <w:rPr>
                <w:lang w:val="en-GB"/>
              </w:rPr>
            </w:pPr>
          </w:p>
        </w:tc>
      </w:tr>
      <w:tr w:rsidR="00323917" w:rsidRPr="00C04420" w:rsidDel="001823B6" w14:paraId="1A644CF7" w14:textId="77777777" w:rsidTr="00A64124">
        <w:trPr>
          <w:cantSplit/>
        </w:trPr>
        <w:tc>
          <w:tcPr>
            <w:tcW w:w="616" w:type="pct"/>
          </w:tcPr>
          <w:p w14:paraId="58BA071E" w14:textId="77777777" w:rsidR="00323917" w:rsidRPr="00A262AF" w:rsidDel="001823B6" w:rsidRDefault="00323917" w:rsidP="00323917">
            <w:pPr>
              <w:pStyle w:val="Overskrift3"/>
              <w:keepNext w:val="0"/>
              <w:rPr>
                <w:lang w:val="en-GB"/>
              </w:rPr>
            </w:pPr>
          </w:p>
        </w:tc>
        <w:tc>
          <w:tcPr>
            <w:tcW w:w="1031" w:type="pct"/>
          </w:tcPr>
          <w:p w14:paraId="73AFE4B5" w14:textId="2F6C6AE0" w:rsidR="00323917" w:rsidRDefault="00323917" w:rsidP="00323917">
            <w:pPr>
              <w:rPr>
                <w:lang w:val="en-US"/>
              </w:rPr>
            </w:pPr>
            <w:r>
              <w:rPr>
                <w:lang w:val="en-US"/>
              </w:rPr>
              <w:t xml:space="preserve">The IOS course </w:t>
            </w:r>
            <w:r w:rsidRPr="00C04420">
              <w:rPr>
                <w:b/>
                <w:i/>
                <w:lang w:val="en-US"/>
              </w:rPr>
              <w:t>shall</w:t>
            </w:r>
            <w:r>
              <w:rPr>
                <w:lang w:val="en-US"/>
              </w:rPr>
              <w:t xml:space="preserve"> be available for the Norwegian Armed Forces within 31</w:t>
            </w:r>
            <w:r w:rsidRPr="00852704">
              <w:rPr>
                <w:vertAlign w:val="superscript"/>
                <w:lang w:val="en-US"/>
              </w:rPr>
              <w:t>st</w:t>
            </w:r>
            <w:r>
              <w:rPr>
                <w:lang w:val="en-US"/>
              </w:rPr>
              <w:t xml:space="preserve"> of August 2020. </w:t>
            </w:r>
          </w:p>
        </w:tc>
        <w:tc>
          <w:tcPr>
            <w:tcW w:w="1021" w:type="pct"/>
          </w:tcPr>
          <w:p w14:paraId="3DE5F9A7" w14:textId="25D66E8F" w:rsidR="00323917" w:rsidRPr="00A262AF" w:rsidDel="001823B6" w:rsidRDefault="00C80553" w:rsidP="00323917">
            <w:pPr>
              <w:rPr>
                <w:lang w:val="en-GB"/>
              </w:rPr>
            </w:pPr>
            <w:r>
              <w:rPr>
                <w:lang w:val="en-GB"/>
              </w:rPr>
              <w:t>The Contractor shall confirm with yes or no and give a thorough description of the offered solution.</w:t>
            </w:r>
          </w:p>
        </w:tc>
        <w:tc>
          <w:tcPr>
            <w:tcW w:w="336" w:type="pct"/>
          </w:tcPr>
          <w:p w14:paraId="3AA745EC" w14:textId="29082B21" w:rsidR="00323917" w:rsidRDefault="002D09B4" w:rsidP="00323917">
            <w:pPr>
              <w:jc w:val="center"/>
              <w:rPr>
                <w:b/>
                <w:lang w:val="en-GB"/>
              </w:rPr>
            </w:pPr>
            <w:r>
              <w:rPr>
                <w:b/>
                <w:lang w:val="en-GB"/>
              </w:rPr>
              <w:t>A</w:t>
            </w:r>
          </w:p>
        </w:tc>
        <w:tc>
          <w:tcPr>
            <w:tcW w:w="536" w:type="pct"/>
          </w:tcPr>
          <w:p w14:paraId="3E3248CC" w14:textId="77777777" w:rsidR="00323917" w:rsidDel="001823B6" w:rsidRDefault="00323917" w:rsidP="00323917">
            <w:pPr>
              <w:rPr>
                <w:rStyle w:val="Merknadsreferanse"/>
              </w:rPr>
            </w:pPr>
          </w:p>
        </w:tc>
        <w:tc>
          <w:tcPr>
            <w:tcW w:w="1460" w:type="pct"/>
          </w:tcPr>
          <w:p w14:paraId="2A1FA0B0" w14:textId="77777777" w:rsidR="00323917" w:rsidRPr="00A262AF" w:rsidDel="001823B6" w:rsidRDefault="00323917" w:rsidP="00323917">
            <w:pPr>
              <w:rPr>
                <w:lang w:val="en-GB"/>
              </w:rPr>
            </w:pPr>
          </w:p>
        </w:tc>
      </w:tr>
      <w:tr w:rsidR="00323917" w:rsidRPr="00C80553" w:rsidDel="001823B6" w14:paraId="1AE771E2" w14:textId="77777777" w:rsidTr="00A64124">
        <w:trPr>
          <w:cantSplit/>
        </w:trPr>
        <w:tc>
          <w:tcPr>
            <w:tcW w:w="616" w:type="pct"/>
          </w:tcPr>
          <w:p w14:paraId="14E96F15" w14:textId="77777777" w:rsidR="00323917" w:rsidRPr="00A262AF" w:rsidDel="001823B6" w:rsidRDefault="00323917" w:rsidP="00323917">
            <w:pPr>
              <w:pStyle w:val="Overskrift3"/>
              <w:keepNext w:val="0"/>
              <w:rPr>
                <w:lang w:val="en-GB"/>
              </w:rPr>
            </w:pPr>
          </w:p>
        </w:tc>
        <w:tc>
          <w:tcPr>
            <w:tcW w:w="1031" w:type="pct"/>
          </w:tcPr>
          <w:p w14:paraId="5A5739D1" w14:textId="65237535" w:rsidR="00323917" w:rsidRPr="00323917" w:rsidRDefault="00323917" w:rsidP="00323917">
            <w:pPr>
              <w:rPr>
                <w:lang w:val="en-GB"/>
              </w:rPr>
            </w:pPr>
            <w:r>
              <w:rPr>
                <w:lang w:val="en-US"/>
              </w:rPr>
              <w:t>The IOS course</w:t>
            </w:r>
            <w:r w:rsidRPr="00C04420">
              <w:rPr>
                <w:b/>
                <w:i/>
                <w:lang w:val="en-US"/>
              </w:rPr>
              <w:t xml:space="preserve"> s</w:t>
            </w:r>
            <w:r>
              <w:rPr>
                <w:b/>
                <w:i/>
                <w:lang w:val="en-US"/>
              </w:rPr>
              <w:t>hould</w:t>
            </w:r>
            <w:r>
              <w:rPr>
                <w:lang w:val="en-US"/>
              </w:rPr>
              <w:t xml:space="preserve"> be available for the Norwegian Armed Forces no later than 2</w:t>
            </w:r>
            <w:r w:rsidRPr="00852704">
              <w:rPr>
                <w:vertAlign w:val="superscript"/>
                <w:lang w:val="en-US"/>
              </w:rPr>
              <w:t>nd</w:t>
            </w:r>
            <w:r>
              <w:rPr>
                <w:lang w:val="en-US"/>
              </w:rPr>
              <w:t xml:space="preserve"> of May 2020.</w:t>
            </w:r>
          </w:p>
        </w:tc>
        <w:tc>
          <w:tcPr>
            <w:tcW w:w="1021" w:type="pct"/>
          </w:tcPr>
          <w:p w14:paraId="5F51E1D0" w14:textId="5857D4F3" w:rsidR="00323917" w:rsidRPr="00A262AF" w:rsidDel="001823B6" w:rsidRDefault="00C80553" w:rsidP="00323917">
            <w:pPr>
              <w:rPr>
                <w:lang w:val="en-GB"/>
              </w:rPr>
            </w:pPr>
            <w:r>
              <w:rPr>
                <w:lang w:val="en-GB"/>
              </w:rPr>
              <w:t xml:space="preserve">The Contractor shall confirm with yes or no and give a thorough description of the offered solution. </w:t>
            </w:r>
          </w:p>
        </w:tc>
        <w:tc>
          <w:tcPr>
            <w:tcW w:w="336" w:type="pct"/>
          </w:tcPr>
          <w:p w14:paraId="6350CF10" w14:textId="0D960C0F" w:rsidR="00323917" w:rsidRDefault="002D09B4" w:rsidP="00323917">
            <w:pPr>
              <w:jc w:val="center"/>
              <w:rPr>
                <w:b/>
                <w:lang w:val="en-GB"/>
              </w:rPr>
            </w:pPr>
            <w:r>
              <w:rPr>
                <w:b/>
                <w:lang w:val="en-GB"/>
              </w:rPr>
              <w:t>B</w:t>
            </w:r>
          </w:p>
        </w:tc>
        <w:tc>
          <w:tcPr>
            <w:tcW w:w="536" w:type="pct"/>
          </w:tcPr>
          <w:p w14:paraId="2E24853C" w14:textId="77777777" w:rsidR="00323917" w:rsidDel="001823B6" w:rsidRDefault="00323917" w:rsidP="00323917">
            <w:pPr>
              <w:rPr>
                <w:rStyle w:val="Merknadsreferanse"/>
              </w:rPr>
            </w:pPr>
          </w:p>
        </w:tc>
        <w:tc>
          <w:tcPr>
            <w:tcW w:w="1460" w:type="pct"/>
          </w:tcPr>
          <w:p w14:paraId="4A182244" w14:textId="77777777" w:rsidR="00323917" w:rsidRPr="00A262AF" w:rsidDel="001823B6" w:rsidRDefault="00323917" w:rsidP="00323917">
            <w:pPr>
              <w:rPr>
                <w:lang w:val="en-GB"/>
              </w:rPr>
            </w:pPr>
          </w:p>
        </w:tc>
      </w:tr>
      <w:tr w:rsidR="00401B62" w:rsidRPr="00C80553" w:rsidDel="001823B6" w14:paraId="0FEC420A" w14:textId="77777777" w:rsidTr="00A64124">
        <w:trPr>
          <w:cantSplit/>
        </w:trPr>
        <w:tc>
          <w:tcPr>
            <w:tcW w:w="616" w:type="pct"/>
          </w:tcPr>
          <w:p w14:paraId="278E7438" w14:textId="7D362A82" w:rsidR="00401B62" w:rsidRPr="00401B62" w:rsidDel="001823B6" w:rsidRDefault="00401B62" w:rsidP="00401B62">
            <w:pPr>
              <w:pStyle w:val="Overskrift3"/>
              <w:keepNext w:val="0"/>
              <w:rPr>
                <w:lang w:val="en-GB"/>
              </w:rPr>
            </w:pPr>
          </w:p>
        </w:tc>
        <w:tc>
          <w:tcPr>
            <w:tcW w:w="1031" w:type="pct"/>
          </w:tcPr>
          <w:p w14:paraId="1F0D50F4" w14:textId="7271FFF3" w:rsidR="00401B62" w:rsidRDefault="00401B62" w:rsidP="00323917">
            <w:pPr>
              <w:rPr>
                <w:lang w:val="en-US"/>
              </w:rPr>
            </w:pPr>
            <w:r>
              <w:rPr>
                <w:lang w:val="en-US"/>
              </w:rPr>
              <w:t xml:space="preserve">The training hours should be available during day time (working hours). </w:t>
            </w:r>
          </w:p>
        </w:tc>
        <w:tc>
          <w:tcPr>
            <w:tcW w:w="1021" w:type="pct"/>
          </w:tcPr>
          <w:p w14:paraId="5CE7547D" w14:textId="78242BC4" w:rsidR="00401B62" w:rsidRPr="00A262AF" w:rsidDel="001823B6" w:rsidRDefault="00C80553" w:rsidP="00323917">
            <w:pPr>
              <w:rPr>
                <w:lang w:val="en-GB"/>
              </w:rPr>
            </w:pPr>
            <w:r>
              <w:rPr>
                <w:lang w:val="en-GB"/>
              </w:rPr>
              <w:t xml:space="preserve">The Contractor shall state in working hours when training will be available. </w:t>
            </w:r>
          </w:p>
        </w:tc>
        <w:tc>
          <w:tcPr>
            <w:tcW w:w="336" w:type="pct"/>
          </w:tcPr>
          <w:p w14:paraId="31A133ED" w14:textId="34B57EDC" w:rsidR="00401B62" w:rsidRDefault="00401B62" w:rsidP="00323917">
            <w:pPr>
              <w:jc w:val="center"/>
              <w:rPr>
                <w:b/>
                <w:lang w:val="en-GB"/>
              </w:rPr>
            </w:pPr>
            <w:r>
              <w:rPr>
                <w:b/>
                <w:lang w:val="en-GB"/>
              </w:rPr>
              <w:t>B</w:t>
            </w:r>
          </w:p>
        </w:tc>
        <w:tc>
          <w:tcPr>
            <w:tcW w:w="536" w:type="pct"/>
          </w:tcPr>
          <w:p w14:paraId="1051CFE3" w14:textId="77777777" w:rsidR="00401B62" w:rsidDel="001823B6" w:rsidRDefault="00401B62" w:rsidP="00323917">
            <w:pPr>
              <w:rPr>
                <w:rStyle w:val="Merknadsreferanse"/>
              </w:rPr>
            </w:pPr>
          </w:p>
        </w:tc>
        <w:tc>
          <w:tcPr>
            <w:tcW w:w="1460" w:type="pct"/>
          </w:tcPr>
          <w:p w14:paraId="2DA0E134" w14:textId="77777777" w:rsidR="00401B62" w:rsidRPr="00A262AF" w:rsidDel="001823B6" w:rsidRDefault="00401B62" w:rsidP="00323917">
            <w:pPr>
              <w:rPr>
                <w:lang w:val="en-GB"/>
              </w:rPr>
            </w:pPr>
          </w:p>
        </w:tc>
      </w:tr>
      <w:tr w:rsidR="0077136A" w:rsidRPr="0077136A" w:rsidDel="001823B6" w14:paraId="1B29C1CE" w14:textId="77777777" w:rsidTr="00A64124">
        <w:trPr>
          <w:cantSplit/>
        </w:trPr>
        <w:tc>
          <w:tcPr>
            <w:tcW w:w="616" w:type="pct"/>
          </w:tcPr>
          <w:p w14:paraId="31DF6BF6" w14:textId="77777777" w:rsidR="0077136A" w:rsidRPr="00401B62" w:rsidDel="001823B6" w:rsidRDefault="0077136A" w:rsidP="00401B62">
            <w:pPr>
              <w:pStyle w:val="Overskrift3"/>
              <w:keepNext w:val="0"/>
              <w:rPr>
                <w:lang w:val="en-GB"/>
              </w:rPr>
            </w:pPr>
          </w:p>
        </w:tc>
        <w:tc>
          <w:tcPr>
            <w:tcW w:w="1031" w:type="pct"/>
          </w:tcPr>
          <w:p w14:paraId="50410844" w14:textId="49845E1C" w:rsidR="0077136A" w:rsidRDefault="00E50513" w:rsidP="00323917">
            <w:pPr>
              <w:rPr>
                <w:lang w:val="en-US"/>
              </w:rPr>
            </w:pPr>
            <w:r>
              <w:rPr>
                <w:lang w:val="en-US"/>
              </w:rPr>
              <w:t xml:space="preserve">The Contractor should make the simulator available as soon as possible after the request </w:t>
            </w:r>
            <w:r w:rsidR="008D6641">
              <w:rPr>
                <w:lang w:val="en-US"/>
              </w:rPr>
              <w:t xml:space="preserve">for simulator access has been received. </w:t>
            </w:r>
          </w:p>
          <w:p w14:paraId="633D8E69" w14:textId="4D1596A5" w:rsidR="0077136A" w:rsidRDefault="0077136A" w:rsidP="00323917">
            <w:pPr>
              <w:rPr>
                <w:lang w:val="en-US"/>
              </w:rPr>
            </w:pPr>
            <w:r>
              <w:rPr>
                <w:lang w:val="en-US"/>
              </w:rPr>
              <w:t xml:space="preserve"> </w:t>
            </w:r>
          </w:p>
        </w:tc>
        <w:tc>
          <w:tcPr>
            <w:tcW w:w="1021" w:type="pct"/>
          </w:tcPr>
          <w:p w14:paraId="4B8D4E60" w14:textId="3A0F933D" w:rsidR="0077136A" w:rsidRPr="00A262AF" w:rsidDel="001823B6" w:rsidRDefault="00C80553" w:rsidP="00323917">
            <w:pPr>
              <w:rPr>
                <w:lang w:val="en-GB"/>
              </w:rPr>
            </w:pPr>
            <w:r>
              <w:rPr>
                <w:lang w:val="en-GB"/>
              </w:rPr>
              <w:t xml:space="preserve">The Contractor shall state the lead time in calendar days and give a thorough description of the offered solution. </w:t>
            </w:r>
          </w:p>
        </w:tc>
        <w:tc>
          <w:tcPr>
            <w:tcW w:w="336" w:type="pct"/>
          </w:tcPr>
          <w:p w14:paraId="070498DD" w14:textId="5CDE783E" w:rsidR="0077136A" w:rsidRDefault="00C80553" w:rsidP="00323917">
            <w:pPr>
              <w:jc w:val="center"/>
              <w:rPr>
                <w:b/>
                <w:lang w:val="en-GB"/>
              </w:rPr>
            </w:pPr>
            <w:r>
              <w:rPr>
                <w:b/>
                <w:lang w:val="en-GB"/>
              </w:rPr>
              <w:t>B</w:t>
            </w:r>
          </w:p>
        </w:tc>
        <w:tc>
          <w:tcPr>
            <w:tcW w:w="536" w:type="pct"/>
          </w:tcPr>
          <w:p w14:paraId="5668FD8C" w14:textId="77777777" w:rsidR="0077136A" w:rsidDel="001823B6" w:rsidRDefault="0077136A" w:rsidP="00323917">
            <w:pPr>
              <w:rPr>
                <w:rStyle w:val="Merknadsreferanse"/>
              </w:rPr>
            </w:pPr>
          </w:p>
        </w:tc>
        <w:tc>
          <w:tcPr>
            <w:tcW w:w="1460" w:type="pct"/>
          </w:tcPr>
          <w:p w14:paraId="14D3C498" w14:textId="77777777" w:rsidR="0077136A" w:rsidRPr="00A262AF" w:rsidDel="001823B6" w:rsidRDefault="0077136A" w:rsidP="00323917">
            <w:pPr>
              <w:rPr>
                <w:lang w:val="en-GB"/>
              </w:rPr>
            </w:pPr>
          </w:p>
        </w:tc>
      </w:tr>
      <w:tr w:rsidR="0077136A" w:rsidRPr="0077136A" w:rsidDel="001823B6" w14:paraId="4C4F26C9" w14:textId="77777777" w:rsidTr="00A64124">
        <w:trPr>
          <w:cantSplit/>
        </w:trPr>
        <w:tc>
          <w:tcPr>
            <w:tcW w:w="616" w:type="pct"/>
          </w:tcPr>
          <w:p w14:paraId="00BE0C49" w14:textId="77777777" w:rsidR="0077136A" w:rsidRPr="00401B62" w:rsidDel="001823B6" w:rsidRDefault="0077136A" w:rsidP="00401B62">
            <w:pPr>
              <w:pStyle w:val="Overskrift3"/>
              <w:keepNext w:val="0"/>
              <w:rPr>
                <w:lang w:val="en-GB"/>
              </w:rPr>
            </w:pPr>
          </w:p>
        </w:tc>
        <w:tc>
          <w:tcPr>
            <w:tcW w:w="1031" w:type="pct"/>
          </w:tcPr>
          <w:p w14:paraId="15EA028C" w14:textId="7C3630AD" w:rsidR="0077136A" w:rsidRDefault="007D4BE7" w:rsidP="007D4BE7">
            <w:pPr>
              <w:rPr>
                <w:lang w:val="en-US"/>
              </w:rPr>
            </w:pPr>
            <w:r>
              <w:rPr>
                <w:rFonts w:ascii="Segoe UI" w:hAnsi="Segoe UI" w:cs="Segoe UI"/>
                <w:color w:val="000000"/>
                <w:sz w:val="20"/>
                <w:szCs w:val="20"/>
                <w:lang w:val="en-GB"/>
              </w:rPr>
              <w:t>A</w:t>
            </w:r>
            <w:r w:rsidRPr="007D4BE7">
              <w:rPr>
                <w:rFonts w:ascii="Segoe UI" w:hAnsi="Segoe UI" w:cs="Segoe UI"/>
                <w:color w:val="000000"/>
                <w:sz w:val="20"/>
                <w:szCs w:val="20"/>
                <w:lang w:val="en-US"/>
              </w:rPr>
              <w:t xml:space="preserve">s a minimum no cancellation fees shall apply for notice of cancellation (ref. General Contract provisions clause 2.5) </w:t>
            </w:r>
            <w:r>
              <w:rPr>
                <w:rFonts w:ascii="Segoe UI" w:hAnsi="Segoe UI" w:cs="Segoe UI"/>
                <w:color w:val="000000"/>
                <w:sz w:val="20"/>
                <w:szCs w:val="20"/>
                <w:lang w:val="en-US"/>
              </w:rPr>
              <w:t>thirty (</w:t>
            </w:r>
            <w:r w:rsidRPr="007D4BE7">
              <w:rPr>
                <w:rFonts w:ascii="Segoe UI" w:hAnsi="Segoe UI" w:cs="Segoe UI"/>
                <w:color w:val="000000"/>
                <w:sz w:val="20"/>
                <w:szCs w:val="20"/>
                <w:lang w:val="en-US"/>
              </w:rPr>
              <w:t>30</w:t>
            </w:r>
            <w:r>
              <w:rPr>
                <w:rFonts w:ascii="Segoe UI" w:hAnsi="Segoe UI" w:cs="Segoe UI"/>
                <w:color w:val="000000"/>
                <w:sz w:val="20"/>
                <w:szCs w:val="20"/>
                <w:lang w:val="en-US"/>
              </w:rPr>
              <w:t>)</w:t>
            </w:r>
            <w:r w:rsidRPr="007D4BE7">
              <w:rPr>
                <w:rFonts w:ascii="Segoe UI" w:hAnsi="Segoe UI" w:cs="Segoe UI"/>
                <w:color w:val="000000"/>
                <w:sz w:val="20"/>
                <w:szCs w:val="20"/>
                <w:lang w:val="en-US"/>
              </w:rPr>
              <w:t xml:space="preserve"> calendar days prior to starting date.</w:t>
            </w:r>
            <w:r>
              <w:rPr>
                <w:rFonts w:ascii="Segoe UI" w:hAnsi="Segoe UI" w:cs="Segoe UI"/>
                <w:color w:val="000000"/>
                <w:sz w:val="20"/>
                <w:szCs w:val="20"/>
                <w:lang w:val="en-US"/>
              </w:rPr>
              <w:t xml:space="preserve"> </w:t>
            </w:r>
          </w:p>
        </w:tc>
        <w:tc>
          <w:tcPr>
            <w:tcW w:w="1021" w:type="pct"/>
          </w:tcPr>
          <w:p w14:paraId="4D7066EA" w14:textId="2068A0CB" w:rsidR="0077136A" w:rsidRPr="00A262AF" w:rsidDel="001823B6" w:rsidRDefault="00C80553" w:rsidP="00C80553">
            <w:pPr>
              <w:rPr>
                <w:lang w:val="en-GB"/>
              </w:rPr>
            </w:pPr>
            <w:r>
              <w:rPr>
                <w:lang w:val="en-GB"/>
              </w:rPr>
              <w:t xml:space="preserve">The Contractor shall </w:t>
            </w:r>
            <w:r w:rsidR="0015139D">
              <w:rPr>
                <w:lang w:val="en-GB"/>
              </w:rPr>
              <w:t xml:space="preserve">state </w:t>
            </w:r>
            <w:r>
              <w:rPr>
                <w:lang w:val="en-GB"/>
              </w:rPr>
              <w:t>the time for prior notice in calendar days and give a thorough description of the offered solution.</w:t>
            </w:r>
          </w:p>
        </w:tc>
        <w:tc>
          <w:tcPr>
            <w:tcW w:w="336" w:type="pct"/>
          </w:tcPr>
          <w:p w14:paraId="6C28EADF" w14:textId="1660977C" w:rsidR="0077136A" w:rsidRDefault="008D6641" w:rsidP="00323917">
            <w:pPr>
              <w:jc w:val="center"/>
              <w:rPr>
                <w:b/>
                <w:lang w:val="en-GB"/>
              </w:rPr>
            </w:pPr>
            <w:r>
              <w:rPr>
                <w:b/>
                <w:lang w:val="en-GB"/>
              </w:rPr>
              <w:t>A*</w:t>
            </w:r>
          </w:p>
        </w:tc>
        <w:tc>
          <w:tcPr>
            <w:tcW w:w="536" w:type="pct"/>
          </w:tcPr>
          <w:p w14:paraId="78C756A8" w14:textId="77777777" w:rsidR="0077136A" w:rsidDel="001823B6" w:rsidRDefault="0077136A" w:rsidP="00323917">
            <w:pPr>
              <w:rPr>
                <w:rStyle w:val="Merknadsreferanse"/>
              </w:rPr>
            </w:pPr>
          </w:p>
        </w:tc>
        <w:tc>
          <w:tcPr>
            <w:tcW w:w="1460" w:type="pct"/>
          </w:tcPr>
          <w:p w14:paraId="12546FBB" w14:textId="77777777" w:rsidR="0077136A" w:rsidRPr="00A262AF" w:rsidDel="001823B6" w:rsidRDefault="0077136A" w:rsidP="00323917">
            <w:pPr>
              <w:rPr>
                <w:lang w:val="en-GB"/>
              </w:rPr>
            </w:pPr>
          </w:p>
        </w:tc>
      </w:tr>
    </w:tbl>
    <w:p w14:paraId="0B87DDAD" w14:textId="13394FE0" w:rsidR="00572848" w:rsidRPr="00602560" w:rsidRDefault="00572848" w:rsidP="00E50513">
      <w:pPr>
        <w:pStyle w:val="Overskrift2"/>
        <w:rPr>
          <w:lang w:val="en-US"/>
        </w:rPr>
      </w:pPr>
      <w:bookmarkStart w:id="6" w:name="_Toc490467417"/>
      <w:bookmarkStart w:id="7" w:name="_Toc490537847"/>
      <w:bookmarkStart w:id="8" w:name="_Toc490551254"/>
      <w:bookmarkStart w:id="9" w:name="_Toc490551562"/>
      <w:bookmarkEnd w:id="1"/>
      <w:bookmarkEnd w:id="2"/>
      <w:bookmarkEnd w:id="3"/>
      <w:bookmarkEnd w:id="4"/>
      <w:r>
        <w:rPr>
          <w:lang w:val="en-GB"/>
        </w:rPr>
        <w:t>Instructor requirements – WET lease (common requirements)</w:t>
      </w:r>
    </w:p>
    <w:tbl>
      <w:tblPr>
        <w:tblW w:w="551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8"/>
        <w:gridCol w:w="2492"/>
        <w:gridCol w:w="2213"/>
        <w:gridCol w:w="693"/>
        <w:gridCol w:w="972"/>
        <w:gridCol w:w="3146"/>
      </w:tblGrid>
      <w:tr w:rsidR="00572848" w:rsidRPr="00A262AF" w14:paraId="389543CA" w14:textId="77777777" w:rsidTr="008F3B18">
        <w:trPr>
          <w:cantSplit/>
          <w:tblHeader/>
        </w:trPr>
        <w:tc>
          <w:tcPr>
            <w:tcW w:w="3004" w:type="pct"/>
            <w:gridSpan w:val="4"/>
            <w:shd w:val="clear" w:color="auto" w:fill="D9D9D9" w:themeFill="background1" w:themeFillShade="D9"/>
          </w:tcPr>
          <w:p w14:paraId="764FE98C" w14:textId="77777777" w:rsidR="00572848" w:rsidRPr="00A262AF" w:rsidRDefault="00572848" w:rsidP="008F3B18">
            <w:pPr>
              <w:pStyle w:val="Brdtekst"/>
              <w:keepNext/>
              <w:spacing w:after="0"/>
              <w:rPr>
                <w:b/>
                <w:lang w:val="en-GB"/>
              </w:rPr>
            </w:pPr>
            <w:r w:rsidRPr="00A262AF">
              <w:rPr>
                <w:rStyle w:val="Sterk"/>
                <w:lang w:val="en-GB"/>
              </w:rPr>
              <w:t>Purchaser's requirements</w:t>
            </w:r>
          </w:p>
        </w:tc>
        <w:tc>
          <w:tcPr>
            <w:tcW w:w="1996" w:type="pct"/>
            <w:gridSpan w:val="2"/>
            <w:shd w:val="clear" w:color="auto" w:fill="FDE9D9" w:themeFill="accent6" w:themeFillTint="33"/>
          </w:tcPr>
          <w:p w14:paraId="72BF866F" w14:textId="77777777" w:rsidR="00572848" w:rsidRPr="00A262AF" w:rsidRDefault="00572848" w:rsidP="008F3B18">
            <w:pPr>
              <w:pStyle w:val="Brdtekst"/>
              <w:keepNext/>
              <w:spacing w:after="0"/>
              <w:rPr>
                <w:b/>
                <w:lang w:val="en-GB"/>
              </w:rPr>
            </w:pPr>
            <w:r w:rsidRPr="00A262AF">
              <w:rPr>
                <w:b/>
                <w:lang w:val="en-GB"/>
              </w:rPr>
              <w:t>Contractor's response</w:t>
            </w:r>
          </w:p>
        </w:tc>
      </w:tr>
      <w:tr w:rsidR="00572848" w:rsidRPr="00A262AF" w14:paraId="7849CEE1" w14:textId="77777777" w:rsidTr="008F3B18">
        <w:trPr>
          <w:cantSplit/>
          <w:tblHeader/>
        </w:trPr>
        <w:tc>
          <w:tcPr>
            <w:tcW w:w="387" w:type="pct"/>
            <w:shd w:val="clear" w:color="auto" w:fill="D9D9D9" w:themeFill="background1" w:themeFillShade="D9"/>
          </w:tcPr>
          <w:p w14:paraId="515672C6" w14:textId="77777777" w:rsidR="00572848" w:rsidRPr="00A262AF" w:rsidRDefault="00572848" w:rsidP="008F3B18">
            <w:pPr>
              <w:pStyle w:val="Brdtekst"/>
              <w:keepNext/>
              <w:spacing w:after="0"/>
              <w:rPr>
                <w:b/>
                <w:lang w:val="en-GB"/>
              </w:rPr>
            </w:pPr>
            <w:r w:rsidRPr="00A262AF">
              <w:rPr>
                <w:b/>
                <w:lang w:val="en-GB"/>
              </w:rPr>
              <w:t>No.</w:t>
            </w:r>
          </w:p>
        </w:tc>
        <w:tc>
          <w:tcPr>
            <w:tcW w:w="1208" w:type="pct"/>
            <w:shd w:val="clear" w:color="auto" w:fill="D9D9D9" w:themeFill="background1" w:themeFillShade="D9"/>
          </w:tcPr>
          <w:p w14:paraId="7C7E0053" w14:textId="77777777" w:rsidR="00572848" w:rsidRPr="00A262AF" w:rsidRDefault="00572848" w:rsidP="008F3B18">
            <w:pPr>
              <w:pStyle w:val="Brdtekst"/>
              <w:keepNext/>
              <w:spacing w:after="0"/>
              <w:rPr>
                <w:b/>
                <w:lang w:val="en-GB"/>
              </w:rPr>
            </w:pPr>
            <w:r w:rsidRPr="00A262AF">
              <w:rPr>
                <w:b/>
                <w:lang w:val="en-GB"/>
              </w:rPr>
              <w:t>Description</w:t>
            </w:r>
          </w:p>
        </w:tc>
        <w:tc>
          <w:tcPr>
            <w:tcW w:w="1073" w:type="pct"/>
            <w:shd w:val="clear" w:color="auto" w:fill="D9D9D9" w:themeFill="background1" w:themeFillShade="D9"/>
          </w:tcPr>
          <w:p w14:paraId="08DF6DA9" w14:textId="77777777" w:rsidR="00572848" w:rsidRPr="00A262AF" w:rsidRDefault="00572848" w:rsidP="008F3B18">
            <w:pPr>
              <w:pStyle w:val="Brdtekst"/>
              <w:keepNext/>
              <w:spacing w:after="0"/>
              <w:rPr>
                <w:b/>
                <w:lang w:val="en-GB"/>
              </w:rPr>
            </w:pPr>
            <w:r w:rsidRPr="00A262AF">
              <w:rPr>
                <w:b/>
                <w:lang w:val="en-GB"/>
              </w:rPr>
              <w:t>Documentation type</w:t>
            </w:r>
          </w:p>
        </w:tc>
        <w:tc>
          <w:tcPr>
            <w:tcW w:w="336" w:type="pct"/>
            <w:shd w:val="clear" w:color="auto" w:fill="D9D9D9" w:themeFill="background1" w:themeFillShade="D9"/>
          </w:tcPr>
          <w:p w14:paraId="7E7EA975" w14:textId="77777777" w:rsidR="00572848" w:rsidRPr="00A262AF" w:rsidRDefault="00572848" w:rsidP="008F3B18">
            <w:pPr>
              <w:pStyle w:val="Brdtekst"/>
              <w:keepNext/>
              <w:spacing w:after="0"/>
              <w:rPr>
                <w:b/>
                <w:lang w:val="en-GB"/>
              </w:rPr>
            </w:pPr>
            <w:r w:rsidRPr="00A262AF">
              <w:rPr>
                <w:b/>
                <w:lang w:val="en-GB"/>
              </w:rPr>
              <w:t>Requirement type</w:t>
            </w:r>
          </w:p>
        </w:tc>
        <w:tc>
          <w:tcPr>
            <w:tcW w:w="471" w:type="pct"/>
            <w:shd w:val="clear" w:color="auto" w:fill="FDE9D9" w:themeFill="accent6" w:themeFillTint="33"/>
          </w:tcPr>
          <w:p w14:paraId="5C37EF21" w14:textId="77777777" w:rsidR="00572848" w:rsidRPr="00A262AF" w:rsidRDefault="00572848" w:rsidP="008F3B18">
            <w:pPr>
              <w:pStyle w:val="Brdtekst"/>
              <w:keepNext/>
              <w:spacing w:after="0"/>
              <w:rPr>
                <w:b/>
                <w:lang w:val="en-GB"/>
              </w:rPr>
            </w:pPr>
            <w:r w:rsidRPr="00A262AF">
              <w:rPr>
                <w:b/>
                <w:lang w:val="en-GB"/>
              </w:rPr>
              <w:t>Offered</w:t>
            </w:r>
          </w:p>
          <w:p w14:paraId="68DDA81E" w14:textId="77777777" w:rsidR="00572848" w:rsidRPr="00A262AF" w:rsidRDefault="00572848" w:rsidP="008F3B18">
            <w:pPr>
              <w:pStyle w:val="Brdtekst"/>
              <w:keepNext/>
              <w:spacing w:after="0"/>
              <w:rPr>
                <w:b/>
                <w:lang w:val="en-GB"/>
              </w:rPr>
            </w:pPr>
            <w:r w:rsidRPr="00A262AF">
              <w:rPr>
                <w:b/>
                <w:lang w:val="en-GB"/>
              </w:rPr>
              <w:t>(Yes/No/</w:t>
            </w:r>
          </w:p>
          <w:p w14:paraId="1A876CA7" w14:textId="77777777" w:rsidR="00572848" w:rsidRPr="00A262AF" w:rsidRDefault="00572848" w:rsidP="008F3B18">
            <w:pPr>
              <w:pStyle w:val="Brdtekst"/>
              <w:keepNext/>
              <w:spacing w:after="0"/>
              <w:rPr>
                <w:b/>
                <w:lang w:val="en-GB"/>
              </w:rPr>
            </w:pPr>
            <w:r w:rsidRPr="00A262AF">
              <w:rPr>
                <w:b/>
                <w:lang w:val="en-GB"/>
              </w:rPr>
              <w:t>Partially)</w:t>
            </w:r>
          </w:p>
        </w:tc>
        <w:tc>
          <w:tcPr>
            <w:tcW w:w="1525" w:type="pct"/>
            <w:shd w:val="clear" w:color="auto" w:fill="FDE9D9" w:themeFill="accent6" w:themeFillTint="33"/>
          </w:tcPr>
          <w:p w14:paraId="58600FC5" w14:textId="77777777" w:rsidR="00572848" w:rsidRPr="00A262AF" w:rsidRDefault="00572848" w:rsidP="008F3B18">
            <w:pPr>
              <w:pStyle w:val="Brdtekst"/>
              <w:keepNext/>
              <w:spacing w:after="0"/>
              <w:rPr>
                <w:b/>
                <w:lang w:val="en-GB"/>
              </w:rPr>
            </w:pPr>
            <w:r w:rsidRPr="00A262AF">
              <w:rPr>
                <w:b/>
                <w:lang w:val="en-GB"/>
              </w:rPr>
              <w:t xml:space="preserve">Solution </w:t>
            </w:r>
          </w:p>
        </w:tc>
      </w:tr>
      <w:tr w:rsidR="00572848" w:rsidRPr="00EB0464" w14:paraId="7544F408" w14:textId="77777777" w:rsidTr="008F3B18">
        <w:trPr>
          <w:cantSplit/>
        </w:trPr>
        <w:tc>
          <w:tcPr>
            <w:tcW w:w="387" w:type="pct"/>
          </w:tcPr>
          <w:p w14:paraId="42929788" w14:textId="77777777" w:rsidR="00572848" w:rsidRPr="00A262AF" w:rsidRDefault="00572848" w:rsidP="008F3B18">
            <w:pPr>
              <w:pStyle w:val="Overskrift3"/>
              <w:keepNext w:val="0"/>
              <w:rPr>
                <w:lang w:val="en-GB"/>
              </w:rPr>
            </w:pPr>
          </w:p>
        </w:tc>
        <w:tc>
          <w:tcPr>
            <w:tcW w:w="1208" w:type="pct"/>
          </w:tcPr>
          <w:p w14:paraId="0CCC17BF" w14:textId="77777777" w:rsidR="00572848" w:rsidRPr="00EB0464" w:rsidRDefault="00572848" w:rsidP="008F3B18">
            <w:pPr>
              <w:rPr>
                <w:lang w:val="en-US"/>
              </w:rPr>
            </w:pPr>
            <w:r w:rsidRPr="00240832">
              <w:rPr>
                <w:lang w:val="en-US"/>
              </w:rPr>
              <w:t xml:space="preserve">Instructors provided by the contractor </w:t>
            </w:r>
            <w:r w:rsidRPr="00AB500C">
              <w:rPr>
                <w:b/>
                <w:i/>
                <w:lang w:val="en-US"/>
              </w:rPr>
              <w:t>shall</w:t>
            </w:r>
          </w:p>
          <w:p w14:paraId="0CB7BDFA" w14:textId="77777777" w:rsidR="00572848" w:rsidRDefault="00572848" w:rsidP="008F3B18">
            <w:pPr>
              <w:pStyle w:val="Listeavsnitt"/>
              <w:numPr>
                <w:ilvl w:val="0"/>
                <w:numId w:val="26"/>
              </w:numPr>
              <w:rPr>
                <w:lang w:val="en-US"/>
              </w:rPr>
            </w:pPr>
            <w:r w:rsidRPr="00240832">
              <w:rPr>
                <w:lang w:val="en-US"/>
              </w:rPr>
              <w:t>At all times be qualified as a simulator instructor iaw applicable rules and regulations (military and/or civilian).</w:t>
            </w:r>
          </w:p>
          <w:p w14:paraId="7FFFCD26" w14:textId="77777777" w:rsidR="00572848" w:rsidRPr="00240832" w:rsidRDefault="00572848" w:rsidP="008F3B18">
            <w:pPr>
              <w:pStyle w:val="Listeavsnitt"/>
              <w:numPr>
                <w:ilvl w:val="0"/>
                <w:numId w:val="26"/>
              </w:numPr>
              <w:rPr>
                <w:lang w:val="en-US"/>
              </w:rPr>
            </w:pPr>
            <w:r w:rsidRPr="00240832">
              <w:rPr>
                <w:lang w:val="en-US"/>
              </w:rPr>
              <w:t xml:space="preserve">Have in depth knowledge of aircraft systems, and normal and emergency procedures for the NH90, including NNWN. </w:t>
            </w:r>
          </w:p>
        </w:tc>
        <w:tc>
          <w:tcPr>
            <w:tcW w:w="1073" w:type="pct"/>
          </w:tcPr>
          <w:p w14:paraId="136E26E4" w14:textId="5783AF2A" w:rsidR="00572848" w:rsidRPr="00A262AF" w:rsidRDefault="0066459A" w:rsidP="008F3B18">
            <w:pPr>
              <w:rPr>
                <w:lang w:val="en-GB"/>
              </w:rPr>
            </w:pPr>
            <w:r>
              <w:rPr>
                <w:lang w:val="en-GB"/>
              </w:rPr>
              <w:t>The contractor shall confirm if requirement is fulfilled.</w:t>
            </w:r>
          </w:p>
        </w:tc>
        <w:tc>
          <w:tcPr>
            <w:tcW w:w="336" w:type="pct"/>
          </w:tcPr>
          <w:p w14:paraId="03D6A484" w14:textId="77777777" w:rsidR="00572848" w:rsidRPr="00A262AF" w:rsidRDefault="00572848" w:rsidP="008F3B18">
            <w:pPr>
              <w:jc w:val="center"/>
              <w:rPr>
                <w:b/>
                <w:lang w:val="en-GB"/>
              </w:rPr>
            </w:pPr>
            <w:r>
              <w:rPr>
                <w:b/>
                <w:lang w:val="en-GB"/>
              </w:rPr>
              <w:t>A</w:t>
            </w:r>
          </w:p>
        </w:tc>
        <w:tc>
          <w:tcPr>
            <w:tcW w:w="471" w:type="pct"/>
          </w:tcPr>
          <w:p w14:paraId="5C720B75" w14:textId="77777777" w:rsidR="00572848" w:rsidRPr="00A262AF" w:rsidRDefault="00572848" w:rsidP="008F3B18">
            <w:pPr>
              <w:rPr>
                <w:lang w:val="en-GB"/>
              </w:rPr>
            </w:pPr>
          </w:p>
        </w:tc>
        <w:tc>
          <w:tcPr>
            <w:tcW w:w="1525" w:type="pct"/>
          </w:tcPr>
          <w:p w14:paraId="1E2E677D" w14:textId="77777777" w:rsidR="00572848" w:rsidRPr="00A262AF" w:rsidRDefault="00572848" w:rsidP="008F3B18">
            <w:pPr>
              <w:rPr>
                <w:lang w:val="en-GB"/>
              </w:rPr>
            </w:pPr>
          </w:p>
        </w:tc>
      </w:tr>
      <w:tr w:rsidR="00572848" w:rsidRPr="00EB0464" w14:paraId="5032FFB7" w14:textId="77777777" w:rsidTr="007B6410">
        <w:trPr>
          <w:cantSplit/>
          <w:trHeight w:val="2719"/>
        </w:trPr>
        <w:tc>
          <w:tcPr>
            <w:tcW w:w="387" w:type="pct"/>
          </w:tcPr>
          <w:p w14:paraId="7152DE00" w14:textId="77777777" w:rsidR="00572848" w:rsidRPr="00A262AF" w:rsidRDefault="00572848" w:rsidP="008F3B18">
            <w:pPr>
              <w:pStyle w:val="Overskrift3"/>
              <w:keepNext w:val="0"/>
              <w:rPr>
                <w:lang w:val="en-GB"/>
              </w:rPr>
            </w:pPr>
          </w:p>
        </w:tc>
        <w:tc>
          <w:tcPr>
            <w:tcW w:w="1208" w:type="pct"/>
          </w:tcPr>
          <w:p w14:paraId="131B9306" w14:textId="77777777" w:rsidR="00572848" w:rsidRPr="00240832" w:rsidRDefault="00572848" w:rsidP="008F3B18">
            <w:pPr>
              <w:rPr>
                <w:lang w:val="en-US"/>
              </w:rPr>
            </w:pPr>
            <w:r w:rsidRPr="00240832">
              <w:rPr>
                <w:lang w:val="en-US"/>
              </w:rPr>
              <w:t xml:space="preserve">Instructors provided by the contractor </w:t>
            </w:r>
            <w:r w:rsidRPr="007B6410">
              <w:rPr>
                <w:b/>
                <w:i/>
                <w:lang w:val="en-US"/>
              </w:rPr>
              <w:t>should</w:t>
            </w:r>
            <w:r w:rsidRPr="00240832">
              <w:rPr>
                <w:lang w:val="en-US"/>
              </w:rPr>
              <w:t>;</w:t>
            </w:r>
          </w:p>
          <w:p w14:paraId="23E40BBF" w14:textId="77777777" w:rsidR="00572848" w:rsidRPr="00240832" w:rsidRDefault="00572848" w:rsidP="008F3B18">
            <w:pPr>
              <w:pStyle w:val="Listeavsnitt"/>
              <w:numPr>
                <w:ilvl w:val="0"/>
                <w:numId w:val="27"/>
              </w:numPr>
              <w:rPr>
                <w:lang w:val="en-US"/>
              </w:rPr>
            </w:pPr>
            <w:r w:rsidRPr="00240832">
              <w:rPr>
                <w:lang w:val="en-US"/>
              </w:rPr>
              <w:t xml:space="preserve">Have experience from operations with NH90 NFH. </w:t>
            </w:r>
          </w:p>
          <w:p w14:paraId="7EA36B8F" w14:textId="77777777" w:rsidR="00572848" w:rsidRPr="00240832" w:rsidRDefault="00572848" w:rsidP="008F3B18">
            <w:pPr>
              <w:pStyle w:val="Listeavsnitt"/>
              <w:numPr>
                <w:ilvl w:val="0"/>
                <w:numId w:val="27"/>
              </w:numPr>
              <w:rPr>
                <w:lang w:val="en-US"/>
              </w:rPr>
            </w:pPr>
            <w:r w:rsidRPr="00240832">
              <w:rPr>
                <w:lang w:val="en-US"/>
              </w:rPr>
              <w:t>Have in depth knowledge of current IFR rules and procedures</w:t>
            </w:r>
          </w:p>
        </w:tc>
        <w:tc>
          <w:tcPr>
            <w:tcW w:w="1073" w:type="pct"/>
          </w:tcPr>
          <w:p w14:paraId="5E625099" w14:textId="4B824340" w:rsidR="00572848" w:rsidRPr="00A262AF" w:rsidRDefault="0066459A" w:rsidP="008F3B18">
            <w:pPr>
              <w:rPr>
                <w:lang w:val="en-GB"/>
              </w:rPr>
            </w:pPr>
            <w:r>
              <w:rPr>
                <w:lang w:val="en-GB"/>
              </w:rPr>
              <w:t>The contractor shall confirm if requirement is fulfilled.</w:t>
            </w:r>
          </w:p>
        </w:tc>
        <w:tc>
          <w:tcPr>
            <w:tcW w:w="336" w:type="pct"/>
          </w:tcPr>
          <w:p w14:paraId="7CBADCF6" w14:textId="77777777" w:rsidR="00572848" w:rsidRPr="00A262AF" w:rsidRDefault="00572848" w:rsidP="008F3B18">
            <w:pPr>
              <w:jc w:val="center"/>
              <w:rPr>
                <w:b/>
                <w:lang w:val="en-GB"/>
              </w:rPr>
            </w:pPr>
            <w:r>
              <w:rPr>
                <w:b/>
                <w:lang w:val="en-GB"/>
              </w:rPr>
              <w:t>B</w:t>
            </w:r>
          </w:p>
        </w:tc>
        <w:tc>
          <w:tcPr>
            <w:tcW w:w="471" w:type="pct"/>
          </w:tcPr>
          <w:p w14:paraId="27BBD257" w14:textId="77777777" w:rsidR="00572848" w:rsidRPr="00A262AF" w:rsidRDefault="00572848" w:rsidP="008F3B18">
            <w:pPr>
              <w:rPr>
                <w:lang w:val="en-GB"/>
              </w:rPr>
            </w:pPr>
          </w:p>
        </w:tc>
        <w:tc>
          <w:tcPr>
            <w:tcW w:w="1525" w:type="pct"/>
          </w:tcPr>
          <w:p w14:paraId="6B810894" w14:textId="77777777" w:rsidR="00572848" w:rsidRPr="00A262AF" w:rsidRDefault="00572848" w:rsidP="008F3B18">
            <w:pPr>
              <w:rPr>
                <w:lang w:val="en-GB"/>
              </w:rPr>
            </w:pPr>
          </w:p>
        </w:tc>
      </w:tr>
    </w:tbl>
    <w:p w14:paraId="22D073AE" w14:textId="43D13591" w:rsidR="00D60A18" w:rsidRPr="00D60A18" w:rsidRDefault="00D60A18" w:rsidP="00D60A18">
      <w:pPr>
        <w:rPr>
          <w:lang w:val="en-GB"/>
        </w:rPr>
      </w:pPr>
    </w:p>
    <w:p w14:paraId="3C44F44D" w14:textId="79330C39" w:rsidR="00D62BCC" w:rsidRDefault="004A6009" w:rsidP="00EB0464">
      <w:pPr>
        <w:pStyle w:val="Overskrift2"/>
        <w:rPr>
          <w:lang w:val="en-GB"/>
        </w:rPr>
      </w:pPr>
      <w:bookmarkStart w:id="10" w:name="_Ref28957391"/>
      <w:bookmarkEnd w:id="6"/>
      <w:bookmarkEnd w:id="7"/>
      <w:bookmarkEnd w:id="8"/>
      <w:bookmarkEnd w:id="9"/>
      <w:r>
        <w:rPr>
          <w:lang w:val="en-GB"/>
        </w:rPr>
        <w:t>FFS Configuration requirements</w:t>
      </w:r>
      <w:bookmarkEnd w:id="10"/>
      <w:r>
        <w:rPr>
          <w:lang w:val="en-GB"/>
        </w:rPr>
        <w:t xml:space="preserve"> </w:t>
      </w:r>
    </w:p>
    <w:p w14:paraId="3668D4B4" w14:textId="7C0A7B6A" w:rsidR="00AB500C" w:rsidRPr="00AB500C" w:rsidRDefault="00AB500C" w:rsidP="00AB500C">
      <w:pPr>
        <w:rPr>
          <w:lang w:val="en-US"/>
        </w:rPr>
      </w:pPr>
      <w:r w:rsidRPr="00EB0464">
        <w:rPr>
          <w:lang w:val="en-US"/>
        </w:rPr>
        <w:t>The following re</w:t>
      </w:r>
      <w:r>
        <w:rPr>
          <w:lang w:val="en-US"/>
        </w:rPr>
        <w:t>quirements are applicable for F</w:t>
      </w:r>
      <w:r w:rsidRPr="00EB0464">
        <w:rPr>
          <w:lang w:val="en-US"/>
        </w:rPr>
        <w:t>FS:</w:t>
      </w:r>
    </w:p>
    <w:tbl>
      <w:tblPr>
        <w:tblW w:w="551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9"/>
        <w:gridCol w:w="2492"/>
        <w:gridCol w:w="2213"/>
        <w:gridCol w:w="693"/>
        <w:gridCol w:w="1312"/>
        <w:gridCol w:w="2805"/>
      </w:tblGrid>
      <w:tr w:rsidR="00D62BCC" w:rsidRPr="00A262AF" w14:paraId="019691E2" w14:textId="77777777" w:rsidTr="003035A8">
        <w:trPr>
          <w:cantSplit/>
          <w:tblHeader/>
        </w:trPr>
        <w:tc>
          <w:tcPr>
            <w:tcW w:w="3004" w:type="pct"/>
            <w:gridSpan w:val="4"/>
            <w:shd w:val="clear" w:color="auto" w:fill="D9D9D9" w:themeFill="background1" w:themeFillShade="D9"/>
          </w:tcPr>
          <w:p w14:paraId="3C5CF169" w14:textId="77777777" w:rsidR="00D62BCC" w:rsidRPr="00A262AF" w:rsidRDefault="00D020D0" w:rsidP="000F6D30">
            <w:pPr>
              <w:pStyle w:val="Brdtekst"/>
              <w:keepNext/>
              <w:spacing w:after="0"/>
              <w:rPr>
                <w:b/>
                <w:lang w:val="en-GB"/>
              </w:rPr>
            </w:pPr>
            <w:r w:rsidRPr="00A262AF">
              <w:rPr>
                <w:rStyle w:val="Sterk"/>
                <w:lang w:val="en-GB"/>
              </w:rPr>
              <w:t>Purchaser's requirements</w:t>
            </w:r>
          </w:p>
        </w:tc>
        <w:tc>
          <w:tcPr>
            <w:tcW w:w="1996" w:type="pct"/>
            <w:gridSpan w:val="2"/>
            <w:shd w:val="clear" w:color="auto" w:fill="FDE9D9" w:themeFill="accent6" w:themeFillTint="33"/>
          </w:tcPr>
          <w:p w14:paraId="54A60EE7" w14:textId="77777777" w:rsidR="00D62BCC" w:rsidRPr="00A262AF" w:rsidRDefault="00D020D0" w:rsidP="000F6D30">
            <w:pPr>
              <w:pStyle w:val="Brdtekst"/>
              <w:keepNext/>
              <w:spacing w:after="0"/>
              <w:rPr>
                <w:b/>
                <w:lang w:val="en-GB"/>
              </w:rPr>
            </w:pPr>
            <w:r w:rsidRPr="00A262AF">
              <w:rPr>
                <w:b/>
                <w:lang w:val="en-GB"/>
              </w:rPr>
              <w:t>Contractor's response</w:t>
            </w:r>
          </w:p>
        </w:tc>
      </w:tr>
      <w:tr w:rsidR="00D62BCC" w:rsidRPr="00A262AF" w14:paraId="6166469E" w14:textId="77777777" w:rsidTr="00F62F5D">
        <w:trPr>
          <w:cantSplit/>
          <w:tblHeader/>
        </w:trPr>
        <w:tc>
          <w:tcPr>
            <w:tcW w:w="387" w:type="pct"/>
            <w:shd w:val="clear" w:color="auto" w:fill="D9D9D9" w:themeFill="background1" w:themeFillShade="D9"/>
          </w:tcPr>
          <w:p w14:paraId="0867360A" w14:textId="77777777" w:rsidR="00D62BCC" w:rsidRPr="00A262AF" w:rsidRDefault="00D020D0" w:rsidP="000F6D30">
            <w:pPr>
              <w:pStyle w:val="Brdtekst"/>
              <w:keepNext/>
              <w:spacing w:after="0"/>
              <w:rPr>
                <w:b/>
                <w:lang w:val="en-GB"/>
              </w:rPr>
            </w:pPr>
            <w:r w:rsidRPr="00A262AF">
              <w:rPr>
                <w:b/>
                <w:lang w:val="en-GB"/>
              </w:rPr>
              <w:t>No</w:t>
            </w:r>
            <w:r w:rsidR="00D62BCC" w:rsidRPr="00A262AF">
              <w:rPr>
                <w:b/>
                <w:lang w:val="en-GB"/>
              </w:rPr>
              <w:t>.</w:t>
            </w:r>
          </w:p>
        </w:tc>
        <w:tc>
          <w:tcPr>
            <w:tcW w:w="1208" w:type="pct"/>
            <w:shd w:val="clear" w:color="auto" w:fill="D9D9D9" w:themeFill="background1" w:themeFillShade="D9"/>
          </w:tcPr>
          <w:p w14:paraId="7A90D42E" w14:textId="77777777" w:rsidR="00D62BCC" w:rsidRPr="00A262AF" w:rsidRDefault="00D020D0" w:rsidP="000F6D30">
            <w:pPr>
              <w:pStyle w:val="Brdtekst"/>
              <w:keepNext/>
              <w:spacing w:after="0"/>
              <w:rPr>
                <w:b/>
                <w:lang w:val="en-GB"/>
              </w:rPr>
            </w:pPr>
            <w:r w:rsidRPr="00A262AF">
              <w:rPr>
                <w:b/>
                <w:lang w:val="en-GB"/>
              </w:rPr>
              <w:t>Description</w:t>
            </w:r>
          </w:p>
        </w:tc>
        <w:tc>
          <w:tcPr>
            <w:tcW w:w="1073" w:type="pct"/>
            <w:shd w:val="clear" w:color="auto" w:fill="D9D9D9" w:themeFill="background1" w:themeFillShade="D9"/>
          </w:tcPr>
          <w:p w14:paraId="2128D70C" w14:textId="77777777" w:rsidR="00D62BCC" w:rsidRPr="00A262AF" w:rsidRDefault="00D020D0" w:rsidP="000F6D30">
            <w:pPr>
              <w:pStyle w:val="Brdtekst"/>
              <w:keepNext/>
              <w:spacing w:after="0"/>
              <w:rPr>
                <w:b/>
                <w:lang w:val="en-GB"/>
              </w:rPr>
            </w:pPr>
            <w:r w:rsidRPr="00A262AF">
              <w:rPr>
                <w:b/>
                <w:lang w:val="en-GB"/>
              </w:rPr>
              <w:t>Documentation type</w:t>
            </w:r>
          </w:p>
        </w:tc>
        <w:tc>
          <w:tcPr>
            <w:tcW w:w="336" w:type="pct"/>
            <w:shd w:val="clear" w:color="auto" w:fill="D9D9D9" w:themeFill="background1" w:themeFillShade="D9"/>
          </w:tcPr>
          <w:p w14:paraId="36CE99A3" w14:textId="77777777" w:rsidR="00D62BCC" w:rsidRPr="00A262AF" w:rsidRDefault="00D020D0" w:rsidP="000F6D30">
            <w:pPr>
              <w:pStyle w:val="Brdtekst"/>
              <w:keepNext/>
              <w:spacing w:after="0"/>
              <w:rPr>
                <w:b/>
                <w:lang w:val="en-GB"/>
              </w:rPr>
            </w:pPr>
            <w:r w:rsidRPr="00A262AF">
              <w:rPr>
                <w:b/>
                <w:lang w:val="en-GB"/>
              </w:rPr>
              <w:t>Requirement type</w:t>
            </w:r>
          </w:p>
        </w:tc>
        <w:tc>
          <w:tcPr>
            <w:tcW w:w="636" w:type="pct"/>
            <w:shd w:val="clear" w:color="auto" w:fill="FDE9D9" w:themeFill="accent6" w:themeFillTint="33"/>
          </w:tcPr>
          <w:p w14:paraId="2EE8D77C" w14:textId="77777777" w:rsidR="00D62BCC" w:rsidRPr="00A262AF" w:rsidRDefault="00D020D0" w:rsidP="000F6D30">
            <w:pPr>
              <w:pStyle w:val="Brdtekst"/>
              <w:keepNext/>
              <w:spacing w:after="0"/>
              <w:rPr>
                <w:b/>
                <w:lang w:val="en-GB"/>
              </w:rPr>
            </w:pPr>
            <w:r w:rsidRPr="00A262AF">
              <w:rPr>
                <w:b/>
                <w:lang w:val="en-GB"/>
              </w:rPr>
              <w:t>Offered</w:t>
            </w:r>
          </w:p>
          <w:p w14:paraId="359F7EA6" w14:textId="77777777" w:rsidR="00D62BCC" w:rsidRPr="00A262AF" w:rsidRDefault="00D020D0" w:rsidP="000F6D30">
            <w:pPr>
              <w:pStyle w:val="Brdtekst"/>
              <w:keepNext/>
              <w:spacing w:after="0"/>
              <w:rPr>
                <w:b/>
                <w:lang w:val="en-GB"/>
              </w:rPr>
            </w:pPr>
            <w:r w:rsidRPr="00A262AF">
              <w:rPr>
                <w:b/>
                <w:lang w:val="en-GB"/>
              </w:rPr>
              <w:t>(Yes/No</w:t>
            </w:r>
            <w:r w:rsidR="00D62BCC" w:rsidRPr="00A262AF">
              <w:rPr>
                <w:b/>
                <w:lang w:val="en-GB"/>
              </w:rPr>
              <w:t>/</w:t>
            </w:r>
          </w:p>
          <w:p w14:paraId="42CA6E89" w14:textId="77777777" w:rsidR="00D62BCC" w:rsidRPr="00A262AF" w:rsidRDefault="00D020D0" w:rsidP="000F6D30">
            <w:pPr>
              <w:pStyle w:val="Brdtekst"/>
              <w:keepNext/>
              <w:spacing w:after="0"/>
              <w:rPr>
                <w:b/>
                <w:lang w:val="en-GB"/>
              </w:rPr>
            </w:pPr>
            <w:r w:rsidRPr="00A262AF">
              <w:rPr>
                <w:b/>
                <w:lang w:val="en-GB"/>
              </w:rPr>
              <w:t>Partially</w:t>
            </w:r>
            <w:r w:rsidR="00D62BCC" w:rsidRPr="00A262AF">
              <w:rPr>
                <w:b/>
                <w:lang w:val="en-GB"/>
              </w:rPr>
              <w:t>)</w:t>
            </w:r>
          </w:p>
        </w:tc>
        <w:tc>
          <w:tcPr>
            <w:tcW w:w="1360" w:type="pct"/>
            <w:shd w:val="clear" w:color="auto" w:fill="FDE9D9" w:themeFill="accent6" w:themeFillTint="33"/>
          </w:tcPr>
          <w:p w14:paraId="6AFF5B81" w14:textId="77777777" w:rsidR="00D62BCC" w:rsidRPr="00A262AF" w:rsidRDefault="00D020D0" w:rsidP="000E2F76">
            <w:pPr>
              <w:pStyle w:val="Brdtekst"/>
              <w:keepNext/>
              <w:spacing w:after="0"/>
              <w:rPr>
                <w:b/>
                <w:lang w:val="en-GB"/>
              </w:rPr>
            </w:pPr>
            <w:r w:rsidRPr="00A262AF">
              <w:rPr>
                <w:b/>
                <w:lang w:val="en-GB"/>
              </w:rPr>
              <w:t xml:space="preserve">Solution </w:t>
            </w:r>
          </w:p>
        </w:tc>
      </w:tr>
      <w:tr w:rsidR="00D62BCC" w:rsidRPr="00EB0464" w14:paraId="6CD0AB7A" w14:textId="77777777" w:rsidTr="00F62F5D">
        <w:trPr>
          <w:cantSplit/>
        </w:trPr>
        <w:tc>
          <w:tcPr>
            <w:tcW w:w="387" w:type="pct"/>
          </w:tcPr>
          <w:p w14:paraId="2BB004D3" w14:textId="77777777" w:rsidR="00D62BCC" w:rsidRPr="00A262AF" w:rsidRDefault="00D62BCC" w:rsidP="000F6D30">
            <w:pPr>
              <w:pStyle w:val="Overskrift3"/>
              <w:keepNext w:val="0"/>
              <w:rPr>
                <w:lang w:val="en-GB"/>
              </w:rPr>
            </w:pPr>
          </w:p>
        </w:tc>
        <w:tc>
          <w:tcPr>
            <w:tcW w:w="1208" w:type="pct"/>
          </w:tcPr>
          <w:p w14:paraId="1AB5DBEF" w14:textId="77777777" w:rsidR="00D62BCC" w:rsidRPr="00EB0464" w:rsidRDefault="00EB0464" w:rsidP="000F6D30">
            <w:pPr>
              <w:rPr>
                <w:lang w:val="en-US"/>
              </w:rPr>
            </w:pPr>
            <w:r w:rsidRPr="00EB0464">
              <w:rPr>
                <w:lang w:val="en-US"/>
              </w:rPr>
              <w:t>Minimum EASA Level C FFS (or equivalent)</w:t>
            </w:r>
            <w:r w:rsidRPr="007B6410">
              <w:rPr>
                <w:b/>
                <w:i/>
                <w:lang w:val="en-US"/>
              </w:rPr>
              <w:t xml:space="preserve"> shall</w:t>
            </w:r>
            <w:r w:rsidRPr="00EB0464">
              <w:rPr>
                <w:lang w:val="en-US"/>
              </w:rPr>
              <w:t xml:space="preserve"> be offered.</w:t>
            </w:r>
          </w:p>
        </w:tc>
        <w:tc>
          <w:tcPr>
            <w:tcW w:w="1073" w:type="pct"/>
          </w:tcPr>
          <w:p w14:paraId="4DC32C07" w14:textId="1C3AC7F6" w:rsidR="00D62BCC" w:rsidRPr="00A262AF" w:rsidRDefault="00A04400" w:rsidP="000F6D30">
            <w:pPr>
              <w:rPr>
                <w:lang w:val="en-GB"/>
              </w:rPr>
            </w:pPr>
            <w:r>
              <w:rPr>
                <w:lang w:val="en-GB"/>
              </w:rPr>
              <w:t>The contractor shall confirm if requirement is fulfilled.</w:t>
            </w:r>
          </w:p>
        </w:tc>
        <w:tc>
          <w:tcPr>
            <w:tcW w:w="336" w:type="pct"/>
          </w:tcPr>
          <w:p w14:paraId="537CD7F7" w14:textId="77777777" w:rsidR="00D62BCC" w:rsidRPr="00A262AF" w:rsidRDefault="00AB7225" w:rsidP="000F6D30">
            <w:pPr>
              <w:jc w:val="center"/>
              <w:rPr>
                <w:b/>
                <w:lang w:val="en-GB"/>
              </w:rPr>
            </w:pPr>
            <w:r>
              <w:rPr>
                <w:b/>
                <w:lang w:val="en-GB"/>
              </w:rPr>
              <w:t>A</w:t>
            </w:r>
          </w:p>
        </w:tc>
        <w:tc>
          <w:tcPr>
            <w:tcW w:w="636" w:type="pct"/>
          </w:tcPr>
          <w:p w14:paraId="77760D3F" w14:textId="77777777" w:rsidR="00D62BCC" w:rsidRPr="00A262AF" w:rsidRDefault="00D62BCC" w:rsidP="000F6D30">
            <w:pPr>
              <w:rPr>
                <w:lang w:val="en-GB"/>
              </w:rPr>
            </w:pPr>
          </w:p>
        </w:tc>
        <w:tc>
          <w:tcPr>
            <w:tcW w:w="1360" w:type="pct"/>
          </w:tcPr>
          <w:p w14:paraId="06E72705" w14:textId="77777777" w:rsidR="00D62BCC" w:rsidRPr="00A262AF" w:rsidRDefault="00D62BCC" w:rsidP="000F6D30">
            <w:pPr>
              <w:rPr>
                <w:lang w:val="en-GB"/>
              </w:rPr>
            </w:pPr>
          </w:p>
        </w:tc>
      </w:tr>
      <w:tr w:rsidR="00D62BCC" w:rsidRPr="00A04400" w14:paraId="7BF9B6D5" w14:textId="77777777" w:rsidTr="00F62F5D">
        <w:trPr>
          <w:cantSplit/>
        </w:trPr>
        <w:tc>
          <w:tcPr>
            <w:tcW w:w="387" w:type="pct"/>
          </w:tcPr>
          <w:p w14:paraId="1C4F5E29" w14:textId="77777777" w:rsidR="00D62BCC" w:rsidRPr="00A262AF" w:rsidRDefault="00D62BCC" w:rsidP="000F6D30">
            <w:pPr>
              <w:pStyle w:val="Overskrift3"/>
              <w:keepNext w:val="0"/>
              <w:rPr>
                <w:lang w:val="en-GB"/>
              </w:rPr>
            </w:pPr>
          </w:p>
        </w:tc>
        <w:tc>
          <w:tcPr>
            <w:tcW w:w="1208" w:type="pct"/>
          </w:tcPr>
          <w:p w14:paraId="2BDC01AB" w14:textId="77777777" w:rsidR="00D62BCC" w:rsidRPr="00EB0464" w:rsidRDefault="00EB0464" w:rsidP="000F6D30">
            <w:pPr>
              <w:rPr>
                <w:lang w:val="en-US"/>
              </w:rPr>
            </w:pPr>
            <w:r w:rsidRPr="00EB0464">
              <w:rPr>
                <w:lang w:val="en-US"/>
              </w:rPr>
              <w:t>FFS Motion systems with characteristics equal to aircraft handling of the NNWN</w:t>
            </w:r>
            <w:r w:rsidRPr="007B6410">
              <w:rPr>
                <w:b/>
                <w:i/>
                <w:lang w:val="en-US"/>
              </w:rPr>
              <w:t xml:space="preserve"> shall </w:t>
            </w:r>
            <w:r w:rsidRPr="00EB0464">
              <w:rPr>
                <w:lang w:val="en-US"/>
              </w:rPr>
              <w:t>be offered.</w:t>
            </w:r>
          </w:p>
        </w:tc>
        <w:tc>
          <w:tcPr>
            <w:tcW w:w="1073" w:type="pct"/>
          </w:tcPr>
          <w:p w14:paraId="3238CE7F" w14:textId="780C20F3" w:rsidR="00D62BCC" w:rsidRPr="00A262AF" w:rsidRDefault="00A04400" w:rsidP="000F6D30">
            <w:pPr>
              <w:rPr>
                <w:lang w:val="en-GB"/>
              </w:rPr>
            </w:pPr>
            <w:r>
              <w:rPr>
                <w:lang w:val="en-GB"/>
              </w:rPr>
              <w:t xml:space="preserve">The contractor shall document the motion systems equal to aircraft handling of the NNWN. </w:t>
            </w:r>
          </w:p>
        </w:tc>
        <w:tc>
          <w:tcPr>
            <w:tcW w:w="336" w:type="pct"/>
          </w:tcPr>
          <w:p w14:paraId="48569BA7" w14:textId="77777777" w:rsidR="00D62BCC" w:rsidRPr="00A262AF" w:rsidRDefault="00AB7225" w:rsidP="000F6D30">
            <w:pPr>
              <w:jc w:val="center"/>
              <w:rPr>
                <w:b/>
                <w:lang w:val="en-GB"/>
              </w:rPr>
            </w:pPr>
            <w:r>
              <w:rPr>
                <w:b/>
                <w:lang w:val="en-GB"/>
              </w:rPr>
              <w:t>A</w:t>
            </w:r>
          </w:p>
        </w:tc>
        <w:tc>
          <w:tcPr>
            <w:tcW w:w="636" w:type="pct"/>
          </w:tcPr>
          <w:p w14:paraId="3D9E3461" w14:textId="77777777" w:rsidR="00D62BCC" w:rsidRPr="00A262AF" w:rsidRDefault="00D62BCC" w:rsidP="000F6D30">
            <w:pPr>
              <w:rPr>
                <w:lang w:val="en-GB"/>
              </w:rPr>
            </w:pPr>
          </w:p>
        </w:tc>
        <w:tc>
          <w:tcPr>
            <w:tcW w:w="1360" w:type="pct"/>
          </w:tcPr>
          <w:p w14:paraId="794C377D" w14:textId="77777777" w:rsidR="00D62BCC" w:rsidRPr="00A262AF" w:rsidRDefault="00D62BCC" w:rsidP="000F6D30">
            <w:pPr>
              <w:rPr>
                <w:lang w:val="en-GB"/>
              </w:rPr>
            </w:pPr>
          </w:p>
        </w:tc>
      </w:tr>
      <w:tr w:rsidR="008E7602" w:rsidRPr="008E7602" w14:paraId="28056559" w14:textId="77777777" w:rsidTr="00F62F5D">
        <w:trPr>
          <w:cantSplit/>
        </w:trPr>
        <w:tc>
          <w:tcPr>
            <w:tcW w:w="387" w:type="pct"/>
          </w:tcPr>
          <w:p w14:paraId="35E81678" w14:textId="77777777" w:rsidR="008E7602" w:rsidRPr="00A262AF" w:rsidRDefault="008E7602" w:rsidP="000F6D30">
            <w:pPr>
              <w:pStyle w:val="Overskrift3"/>
              <w:keepNext w:val="0"/>
              <w:rPr>
                <w:lang w:val="en-GB"/>
              </w:rPr>
            </w:pPr>
          </w:p>
        </w:tc>
        <w:tc>
          <w:tcPr>
            <w:tcW w:w="1208" w:type="pct"/>
          </w:tcPr>
          <w:p w14:paraId="23B2D4A2" w14:textId="77777777" w:rsidR="008E7602" w:rsidRPr="00EB0464" w:rsidRDefault="008E7602" w:rsidP="000F6D30">
            <w:pPr>
              <w:rPr>
                <w:lang w:val="en-US"/>
              </w:rPr>
            </w:pPr>
            <w:r w:rsidRPr="00BC2D5E">
              <w:rPr>
                <w:lang w:val="en-US"/>
              </w:rPr>
              <w:t xml:space="preserve">The simulator </w:t>
            </w:r>
            <w:r w:rsidRPr="007B6410">
              <w:rPr>
                <w:b/>
                <w:i/>
                <w:lang w:val="en-US"/>
              </w:rPr>
              <w:t>shall</w:t>
            </w:r>
            <w:r w:rsidRPr="00BC2D5E">
              <w:rPr>
                <w:lang w:val="en-US"/>
              </w:rPr>
              <w:t xml:space="preserve"> allow for IFR flight training (including ILS, LOC and VOR).</w:t>
            </w:r>
            <w:r w:rsidR="00F13EC1">
              <w:rPr>
                <w:lang w:val="en-US"/>
              </w:rPr>
              <w:t xml:space="preserve"> (NDB alternative)</w:t>
            </w:r>
          </w:p>
        </w:tc>
        <w:tc>
          <w:tcPr>
            <w:tcW w:w="1073" w:type="pct"/>
          </w:tcPr>
          <w:p w14:paraId="1E9418EE" w14:textId="0839E47E" w:rsidR="008E7602" w:rsidRPr="00A9244F" w:rsidRDefault="00A04400" w:rsidP="000F6D30">
            <w:pPr>
              <w:rPr>
                <w:lang w:val="en-GB"/>
              </w:rPr>
            </w:pPr>
            <w:r>
              <w:rPr>
                <w:lang w:val="en-GB"/>
              </w:rPr>
              <w:t>The contractor shall confirm if requirement is fulfilled.</w:t>
            </w:r>
          </w:p>
        </w:tc>
        <w:tc>
          <w:tcPr>
            <w:tcW w:w="336" w:type="pct"/>
          </w:tcPr>
          <w:p w14:paraId="328D2047" w14:textId="0E0A8B60" w:rsidR="008E7602" w:rsidRPr="00A9244F" w:rsidRDefault="00F13EC1" w:rsidP="000F6D30">
            <w:pPr>
              <w:jc w:val="center"/>
              <w:rPr>
                <w:b/>
                <w:lang w:val="en-GB"/>
              </w:rPr>
            </w:pPr>
            <w:r w:rsidRPr="00A9244F">
              <w:rPr>
                <w:b/>
                <w:lang w:val="en-GB"/>
              </w:rPr>
              <w:t>A</w:t>
            </w:r>
          </w:p>
        </w:tc>
        <w:tc>
          <w:tcPr>
            <w:tcW w:w="636" w:type="pct"/>
          </w:tcPr>
          <w:p w14:paraId="6B1C1803" w14:textId="77777777" w:rsidR="008E7602" w:rsidRPr="00A262AF" w:rsidRDefault="008E7602" w:rsidP="000F6D30">
            <w:pPr>
              <w:rPr>
                <w:lang w:val="en-GB"/>
              </w:rPr>
            </w:pPr>
          </w:p>
        </w:tc>
        <w:tc>
          <w:tcPr>
            <w:tcW w:w="1360" w:type="pct"/>
          </w:tcPr>
          <w:p w14:paraId="2FD20B39" w14:textId="77777777" w:rsidR="008E7602" w:rsidRPr="00A262AF" w:rsidRDefault="008E7602" w:rsidP="000F6D30">
            <w:pPr>
              <w:rPr>
                <w:lang w:val="en-GB"/>
              </w:rPr>
            </w:pPr>
          </w:p>
        </w:tc>
      </w:tr>
      <w:tr w:rsidR="001823B6" w:rsidRPr="008E7602" w14:paraId="0E35794A" w14:textId="77777777" w:rsidTr="00F62F5D">
        <w:trPr>
          <w:cantSplit/>
        </w:trPr>
        <w:tc>
          <w:tcPr>
            <w:tcW w:w="387" w:type="pct"/>
          </w:tcPr>
          <w:p w14:paraId="720DC06D" w14:textId="77777777" w:rsidR="001823B6" w:rsidRPr="00A262AF" w:rsidRDefault="001823B6" w:rsidP="000F6D30">
            <w:pPr>
              <w:pStyle w:val="Overskrift3"/>
              <w:keepNext w:val="0"/>
              <w:rPr>
                <w:lang w:val="en-GB"/>
              </w:rPr>
            </w:pPr>
          </w:p>
        </w:tc>
        <w:tc>
          <w:tcPr>
            <w:tcW w:w="1208" w:type="pct"/>
          </w:tcPr>
          <w:p w14:paraId="149BFF2D" w14:textId="11150523" w:rsidR="001823B6" w:rsidRPr="00BC2D5E" w:rsidRDefault="001823B6" w:rsidP="00602560">
            <w:pPr>
              <w:rPr>
                <w:lang w:val="en-US"/>
              </w:rPr>
            </w:pPr>
            <w:r>
              <w:rPr>
                <w:lang w:val="en-US"/>
              </w:rPr>
              <w:t xml:space="preserve">The Contractor </w:t>
            </w:r>
            <w:r w:rsidRPr="007B6410">
              <w:rPr>
                <w:b/>
                <w:i/>
                <w:lang w:val="en-US"/>
              </w:rPr>
              <w:t xml:space="preserve">shall </w:t>
            </w:r>
            <w:r w:rsidR="00A04400">
              <w:rPr>
                <w:lang w:val="en-US"/>
              </w:rPr>
              <w:t>make available 5</w:t>
            </w:r>
            <w:r>
              <w:rPr>
                <w:lang w:val="en-US"/>
              </w:rPr>
              <w:t>00</w:t>
            </w:r>
            <w:r w:rsidR="00602560">
              <w:rPr>
                <w:lang w:val="en-US"/>
              </w:rPr>
              <w:t xml:space="preserve"> training hours </w:t>
            </w:r>
            <w:r>
              <w:rPr>
                <w:lang w:val="en-US"/>
              </w:rPr>
              <w:t>per year, if required by Purchaser</w:t>
            </w:r>
          </w:p>
        </w:tc>
        <w:tc>
          <w:tcPr>
            <w:tcW w:w="1073" w:type="pct"/>
          </w:tcPr>
          <w:p w14:paraId="3F991247" w14:textId="7568B81A" w:rsidR="001823B6" w:rsidRPr="00A262AF" w:rsidRDefault="0066459A" w:rsidP="000F6D30">
            <w:pPr>
              <w:rPr>
                <w:lang w:val="en-GB"/>
              </w:rPr>
            </w:pPr>
            <w:r>
              <w:rPr>
                <w:lang w:val="en-GB"/>
              </w:rPr>
              <w:t>The contractor shall confirm if requirement is fulfilled.</w:t>
            </w:r>
          </w:p>
        </w:tc>
        <w:tc>
          <w:tcPr>
            <w:tcW w:w="336" w:type="pct"/>
          </w:tcPr>
          <w:p w14:paraId="6E5EF8B8" w14:textId="77777777" w:rsidR="001823B6" w:rsidRDefault="001823B6" w:rsidP="000F6D30">
            <w:pPr>
              <w:jc w:val="center"/>
              <w:rPr>
                <w:b/>
                <w:lang w:val="en-GB"/>
              </w:rPr>
            </w:pPr>
            <w:r>
              <w:rPr>
                <w:b/>
                <w:lang w:val="en-GB"/>
              </w:rPr>
              <w:t>A</w:t>
            </w:r>
          </w:p>
        </w:tc>
        <w:tc>
          <w:tcPr>
            <w:tcW w:w="636" w:type="pct"/>
          </w:tcPr>
          <w:p w14:paraId="4C789D42" w14:textId="77777777" w:rsidR="001823B6" w:rsidRPr="00A262AF" w:rsidRDefault="001823B6" w:rsidP="000F6D30">
            <w:pPr>
              <w:rPr>
                <w:lang w:val="en-GB"/>
              </w:rPr>
            </w:pPr>
          </w:p>
        </w:tc>
        <w:tc>
          <w:tcPr>
            <w:tcW w:w="1360" w:type="pct"/>
          </w:tcPr>
          <w:p w14:paraId="4A35D4E7" w14:textId="77777777" w:rsidR="001823B6" w:rsidRPr="00A262AF" w:rsidRDefault="001823B6" w:rsidP="000F6D30">
            <w:pPr>
              <w:rPr>
                <w:lang w:val="en-GB"/>
              </w:rPr>
            </w:pPr>
          </w:p>
        </w:tc>
      </w:tr>
      <w:tr w:rsidR="001823B6" w:rsidRPr="008E7602" w14:paraId="4B81C7BA" w14:textId="77777777" w:rsidTr="00F62F5D">
        <w:trPr>
          <w:cantSplit/>
        </w:trPr>
        <w:tc>
          <w:tcPr>
            <w:tcW w:w="387" w:type="pct"/>
          </w:tcPr>
          <w:p w14:paraId="347AB76B" w14:textId="77777777" w:rsidR="001823B6" w:rsidRPr="00A262AF" w:rsidRDefault="001823B6" w:rsidP="000F6D30">
            <w:pPr>
              <w:pStyle w:val="Overskrift3"/>
              <w:keepNext w:val="0"/>
              <w:rPr>
                <w:lang w:val="en-GB"/>
              </w:rPr>
            </w:pPr>
          </w:p>
        </w:tc>
        <w:tc>
          <w:tcPr>
            <w:tcW w:w="1208" w:type="pct"/>
          </w:tcPr>
          <w:p w14:paraId="62DB4BCD" w14:textId="77777777" w:rsidR="001823B6" w:rsidRDefault="001823B6" w:rsidP="001823B6">
            <w:pPr>
              <w:rPr>
                <w:lang w:val="en-US"/>
              </w:rPr>
            </w:pPr>
            <w:r>
              <w:rPr>
                <w:lang w:val="en-US"/>
              </w:rPr>
              <w:t xml:space="preserve">Additional training up to 600hrs </w:t>
            </w:r>
            <w:r w:rsidRPr="007B6410">
              <w:rPr>
                <w:b/>
                <w:i/>
                <w:lang w:val="en-US"/>
              </w:rPr>
              <w:t>should</w:t>
            </w:r>
            <w:r>
              <w:rPr>
                <w:lang w:val="en-US"/>
              </w:rPr>
              <w:t xml:space="preserve"> be made available if required</w:t>
            </w:r>
          </w:p>
        </w:tc>
        <w:tc>
          <w:tcPr>
            <w:tcW w:w="1073" w:type="pct"/>
          </w:tcPr>
          <w:p w14:paraId="11F7DFB3" w14:textId="228B3A95" w:rsidR="001823B6" w:rsidRPr="00A262AF" w:rsidRDefault="0066459A" w:rsidP="000F6D30">
            <w:pPr>
              <w:rPr>
                <w:lang w:val="en-GB"/>
              </w:rPr>
            </w:pPr>
            <w:r>
              <w:rPr>
                <w:lang w:val="en-GB"/>
              </w:rPr>
              <w:t>The contractor shall confirm if requirement is fulfilled.</w:t>
            </w:r>
          </w:p>
        </w:tc>
        <w:tc>
          <w:tcPr>
            <w:tcW w:w="336" w:type="pct"/>
          </w:tcPr>
          <w:p w14:paraId="6D4DA2E7" w14:textId="77777777" w:rsidR="001823B6" w:rsidRDefault="001823B6" w:rsidP="000F6D30">
            <w:pPr>
              <w:jc w:val="center"/>
              <w:rPr>
                <w:b/>
                <w:lang w:val="en-GB"/>
              </w:rPr>
            </w:pPr>
            <w:r>
              <w:rPr>
                <w:b/>
                <w:lang w:val="en-GB"/>
              </w:rPr>
              <w:t>B</w:t>
            </w:r>
          </w:p>
        </w:tc>
        <w:tc>
          <w:tcPr>
            <w:tcW w:w="636" w:type="pct"/>
          </w:tcPr>
          <w:p w14:paraId="566F5FB1" w14:textId="77777777" w:rsidR="001823B6" w:rsidRPr="00A262AF" w:rsidRDefault="001823B6" w:rsidP="000F6D30">
            <w:pPr>
              <w:rPr>
                <w:lang w:val="en-GB"/>
              </w:rPr>
            </w:pPr>
          </w:p>
        </w:tc>
        <w:tc>
          <w:tcPr>
            <w:tcW w:w="1360" w:type="pct"/>
          </w:tcPr>
          <w:p w14:paraId="09B6F92C" w14:textId="77777777" w:rsidR="001823B6" w:rsidRPr="00A262AF" w:rsidRDefault="001823B6" w:rsidP="000F6D30">
            <w:pPr>
              <w:rPr>
                <w:lang w:val="en-GB"/>
              </w:rPr>
            </w:pPr>
          </w:p>
        </w:tc>
      </w:tr>
      <w:tr w:rsidR="00DB44E0" w:rsidRPr="00DB44E0" w14:paraId="78C3454D" w14:textId="77777777" w:rsidTr="00F62F5D">
        <w:trPr>
          <w:cantSplit/>
        </w:trPr>
        <w:tc>
          <w:tcPr>
            <w:tcW w:w="387" w:type="pct"/>
          </w:tcPr>
          <w:p w14:paraId="42BD1BAE" w14:textId="77777777" w:rsidR="00DB44E0" w:rsidRPr="00A262AF" w:rsidRDefault="00DB44E0" w:rsidP="000F6D30">
            <w:pPr>
              <w:pStyle w:val="Overskrift3"/>
              <w:keepNext w:val="0"/>
              <w:rPr>
                <w:lang w:val="en-GB"/>
              </w:rPr>
            </w:pPr>
          </w:p>
        </w:tc>
        <w:tc>
          <w:tcPr>
            <w:tcW w:w="1208" w:type="pct"/>
          </w:tcPr>
          <w:p w14:paraId="21AA3F10" w14:textId="0BCF5037" w:rsidR="00DB44E0" w:rsidRPr="00DB44E0" w:rsidRDefault="00DB44E0" w:rsidP="00DB44E0">
            <w:pPr>
              <w:keepLines w:val="0"/>
              <w:rPr>
                <w:rFonts w:ascii="Calibri" w:hAnsi="Calibri" w:cs="Calibri"/>
                <w:b/>
                <w:bCs/>
                <w:lang w:val="en-US"/>
              </w:rPr>
            </w:pPr>
            <w:r w:rsidRPr="00DB44E0">
              <w:rPr>
                <w:rFonts w:ascii="Calibri" w:hAnsi="Calibri" w:cs="Calibri"/>
                <w:lang w:val="en-US"/>
              </w:rPr>
              <w:t>Video and audio recording, including flight data, of simulator sessions</w:t>
            </w:r>
            <w:r w:rsidRPr="00DB44E0">
              <w:rPr>
                <w:rFonts w:ascii="Calibri" w:hAnsi="Calibri" w:cs="Calibri"/>
                <w:b/>
                <w:bCs/>
                <w:i/>
                <w:iCs/>
                <w:lang w:val="en-US"/>
              </w:rPr>
              <w:t xml:space="preserve"> should</w:t>
            </w:r>
            <w:r w:rsidRPr="00DB44E0">
              <w:rPr>
                <w:rFonts w:ascii="Calibri" w:hAnsi="Calibri" w:cs="Calibri"/>
                <w:lang w:val="en-US"/>
              </w:rPr>
              <w:t xml:space="preserve"> be available for debrief.</w:t>
            </w:r>
          </w:p>
          <w:p w14:paraId="6BDBB5C1" w14:textId="77777777" w:rsidR="00DB44E0" w:rsidRDefault="00DB44E0" w:rsidP="001823B6">
            <w:pPr>
              <w:rPr>
                <w:lang w:val="en-US"/>
              </w:rPr>
            </w:pPr>
          </w:p>
        </w:tc>
        <w:tc>
          <w:tcPr>
            <w:tcW w:w="1073" w:type="pct"/>
          </w:tcPr>
          <w:p w14:paraId="66D89B41" w14:textId="4D169B43" w:rsidR="00DB44E0" w:rsidRDefault="00DB44E0" w:rsidP="000F6D30">
            <w:pPr>
              <w:rPr>
                <w:lang w:val="en-GB"/>
              </w:rPr>
            </w:pPr>
            <w:r>
              <w:rPr>
                <w:lang w:val="en-GB"/>
              </w:rPr>
              <w:t>The contractor shall confirm if requirement is fulfilled.</w:t>
            </w:r>
          </w:p>
        </w:tc>
        <w:tc>
          <w:tcPr>
            <w:tcW w:w="336" w:type="pct"/>
          </w:tcPr>
          <w:p w14:paraId="1EC90D6B" w14:textId="343CC559" w:rsidR="00DB44E0" w:rsidRDefault="00DB44E0" w:rsidP="000F6D30">
            <w:pPr>
              <w:jc w:val="center"/>
              <w:rPr>
                <w:b/>
                <w:lang w:val="en-GB"/>
              </w:rPr>
            </w:pPr>
            <w:r>
              <w:rPr>
                <w:b/>
                <w:lang w:val="en-GB"/>
              </w:rPr>
              <w:t>B</w:t>
            </w:r>
          </w:p>
        </w:tc>
        <w:tc>
          <w:tcPr>
            <w:tcW w:w="636" w:type="pct"/>
          </w:tcPr>
          <w:p w14:paraId="22147E91" w14:textId="77777777" w:rsidR="00DB44E0" w:rsidRPr="00A262AF" w:rsidRDefault="00DB44E0" w:rsidP="000F6D30">
            <w:pPr>
              <w:rPr>
                <w:lang w:val="en-GB"/>
              </w:rPr>
            </w:pPr>
          </w:p>
        </w:tc>
        <w:tc>
          <w:tcPr>
            <w:tcW w:w="1360" w:type="pct"/>
          </w:tcPr>
          <w:p w14:paraId="0748391A" w14:textId="77777777" w:rsidR="00DB44E0" w:rsidRPr="00A262AF" w:rsidRDefault="00DB44E0" w:rsidP="000F6D30">
            <w:pPr>
              <w:rPr>
                <w:lang w:val="en-GB"/>
              </w:rPr>
            </w:pPr>
          </w:p>
        </w:tc>
      </w:tr>
      <w:tr w:rsidR="00EB2AA4" w:rsidRPr="008E7602" w14:paraId="34283C09" w14:textId="77777777" w:rsidTr="00F62F5D">
        <w:trPr>
          <w:cantSplit/>
        </w:trPr>
        <w:tc>
          <w:tcPr>
            <w:tcW w:w="387" w:type="pct"/>
          </w:tcPr>
          <w:p w14:paraId="4CD813FE" w14:textId="77777777" w:rsidR="00EB2AA4" w:rsidRPr="00A262AF" w:rsidRDefault="00EB2AA4" w:rsidP="000F6D30">
            <w:pPr>
              <w:pStyle w:val="Overskrift3"/>
              <w:keepNext w:val="0"/>
              <w:rPr>
                <w:lang w:val="en-GB"/>
              </w:rPr>
            </w:pPr>
          </w:p>
        </w:tc>
        <w:tc>
          <w:tcPr>
            <w:tcW w:w="1208" w:type="pct"/>
          </w:tcPr>
          <w:p w14:paraId="1883E6EB" w14:textId="77777777" w:rsidR="00EB2AA4" w:rsidRPr="0052013E" w:rsidRDefault="00EB2AA4" w:rsidP="00EB2AA4">
            <w:pPr>
              <w:rPr>
                <w:lang w:val="en-US"/>
              </w:rPr>
            </w:pPr>
            <w:r w:rsidRPr="0052013E">
              <w:rPr>
                <w:lang w:val="en-US"/>
              </w:rPr>
              <w:t xml:space="preserve">As a minimum to the recurrent semi-annual training program, the following events </w:t>
            </w:r>
            <w:r w:rsidRPr="00AB500C">
              <w:rPr>
                <w:b/>
                <w:i/>
                <w:lang w:val="en-US"/>
              </w:rPr>
              <w:t>shall</w:t>
            </w:r>
            <w:r w:rsidRPr="0052013E">
              <w:rPr>
                <w:lang w:val="en-US"/>
              </w:rPr>
              <w:t xml:space="preserve"> be performed:</w:t>
            </w:r>
          </w:p>
          <w:p w14:paraId="173E9193" w14:textId="77777777" w:rsidR="00EB2AA4" w:rsidRPr="0052013E" w:rsidRDefault="00EB2AA4" w:rsidP="00EB2AA4">
            <w:pPr>
              <w:pStyle w:val="Listeavsnitt"/>
              <w:numPr>
                <w:ilvl w:val="0"/>
                <w:numId w:val="25"/>
              </w:numPr>
              <w:rPr>
                <w:lang w:val="en-US"/>
              </w:rPr>
            </w:pPr>
            <w:r w:rsidRPr="0052013E">
              <w:rPr>
                <w:lang w:val="en-US"/>
              </w:rPr>
              <w:t xml:space="preserve">Single engine approach and landing (2 minimum) </w:t>
            </w:r>
          </w:p>
          <w:p w14:paraId="7A5A81BB" w14:textId="77777777" w:rsidR="00166E79" w:rsidRDefault="00EB2AA4" w:rsidP="00EB2AA4">
            <w:pPr>
              <w:pStyle w:val="Listeavsnitt"/>
              <w:numPr>
                <w:ilvl w:val="0"/>
                <w:numId w:val="25"/>
              </w:numPr>
              <w:rPr>
                <w:lang w:val="en-US"/>
              </w:rPr>
            </w:pPr>
            <w:r w:rsidRPr="0052013E">
              <w:rPr>
                <w:lang w:val="en-US"/>
              </w:rPr>
              <w:t>Single engine missed approach (2 minimum)</w:t>
            </w:r>
          </w:p>
          <w:p w14:paraId="566383D3" w14:textId="5A473F76" w:rsidR="00EB2AA4" w:rsidRDefault="00EB2AA4" w:rsidP="00EB2AA4">
            <w:pPr>
              <w:pStyle w:val="Listeavsnitt"/>
              <w:numPr>
                <w:ilvl w:val="0"/>
                <w:numId w:val="25"/>
              </w:numPr>
              <w:rPr>
                <w:lang w:val="en-US"/>
              </w:rPr>
            </w:pPr>
            <w:r w:rsidRPr="0052013E">
              <w:rPr>
                <w:lang w:val="en-US"/>
              </w:rPr>
              <w:t xml:space="preserve"> Take-off abort (2 minimum)</w:t>
            </w:r>
          </w:p>
          <w:p w14:paraId="42C5242C" w14:textId="77777777" w:rsidR="00EB2AA4" w:rsidRDefault="00EB2AA4" w:rsidP="00EB2AA4">
            <w:pPr>
              <w:pStyle w:val="Listeavsnitt"/>
              <w:numPr>
                <w:ilvl w:val="0"/>
                <w:numId w:val="25"/>
              </w:numPr>
              <w:rPr>
                <w:lang w:val="en-US"/>
              </w:rPr>
            </w:pPr>
            <w:r w:rsidRPr="0052013E">
              <w:rPr>
                <w:lang w:val="en-US"/>
              </w:rPr>
              <w:t>Engine failure du</w:t>
            </w:r>
            <w:r>
              <w:rPr>
                <w:lang w:val="en-US"/>
              </w:rPr>
              <w:t>ring T/O (after V1) (2 minimum)</w:t>
            </w:r>
          </w:p>
          <w:p w14:paraId="200982C1" w14:textId="77777777" w:rsidR="00EB2AA4" w:rsidRDefault="00EB2AA4" w:rsidP="00EB2AA4">
            <w:pPr>
              <w:pStyle w:val="Listeavsnitt"/>
              <w:numPr>
                <w:ilvl w:val="0"/>
                <w:numId w:val="25"/>
              </w:numPr>
              <w:rPr>
                <w:lang w:val="en-US"/>
              </w:rPr>
            </w:pPr>
            <w:r>
              <w:rPr>
                <w:lang w:val="en-US"/>
              </w:rPr>
              <w:t>Engine start malfunctions</w:t>
            </w:r>
          </w:p>
          <w:p w14:paraId="27E9E6A1" w14:textId="77777777" w:rsidR="00EB2AA4" w:rsidRDefault="00EB2AA4" w:rsidP="00EB2AA4">
            <w:pPr>
              <w:pStyle w:val="Listeavsnitt"/>
              <w:numPr>
                <w:ilvl w:val="0"/>
                <w:numId w:val="25"/>
              </w:numPr>
              <w:rPr>
                <w:lang w:val="en-US"/>
              </w:rPr>
            </w:pPr>
            <w:r w:rsidRPr="0052013E">
              <w:rPr>
                <w:lang w:val="en-US"/>
              </w:rPr>
              <w:t xml:space="preserve">Unusual attitude recovery </w:t>
            </w:r>
          </w:p>
          <w:p w14:paraId="53417106" w14:textId="77777777" w:rsidR="00EB2AA4" w:rsidRDefault="00EB2AA4" w:rsidP="00EB2AA4">
            <w:pPr>
              <w:pStyle w:val="Listeavsnitt"/>
              <w:numPr>
                <w:ilvl w:val="0"/>
                <w:numId w:val="25"/>
              </w:numPr>
              <w:rPr>
                <w:lang w:val="en-US"/>
              </w:rPr>
            </w:pPr>
            <w:r>
              <w:rPr>
                <w:lang w:val="en-US"/>
              </w:rPr>
              <w:t>Engine failure</w:t>
            </w:r>
          </w:p>
          <w:p w14:paraId="1099D869" w14:textId="77777777" w:rsidR="00EB2AA4" w:rsidRDefault="00EB2AA4" w:rsidP="00EB2AA4">
            <w:pPr>
              <w:pStyle w:val="Listeavsnitt"/>
              <w:numPr>
                <w:ilvl w:val="0"/>
                <w:numId w:val="25"/>
              </w:numPr>
              <w:rPr>
                <w:lang w:val="en-US"/>
              </w:rPr>
            </w:pPr>
            <w:r w:rsidRPr="0052013E">
              <w:rPr>
                <w:lang w:val="en-US"/>
              </w:rPr>
              <w:t>Autorotation (min 3)</w:t>
            </w:r>
          </w:p>
          <w:p w14:paraId="790FF6D4" w14:textId="77777777" w:rsidR="00EB2AA4" w:rsidRDefault="00EB2AA4" w:rsidP="00EB2AA4">
            <w:pPr>
              <w:pStyle w:val="Listeavsnitt"/>
              <w:numPr>
                <w:ilvl w:val="0"/>
                <w:numId w:val="25"/>
              </w:numPr>
              <w:rPr>
                <w:lang w:val="en-US"/>
              </w:rPr>
            </w:pPr>
            <w:r w:rsidRPr="0052013E">
              <w:rPr>
                <w:lang w:val="en-US"/>
              </w:rPr>
              <w:t>Engine restart in flight</w:t>
            </w:r>
          </w:p>
          <w:p w14:paraId="747D162D" w14:textId="77777777" w:rsidR="00EB2AA4" w:rsidRDefault="00EB2AA4" w:rsidP="00EB2AA4">
            <w:pPr>
              <w:pStyle w:val="Listeavsnitt"/>
              <w:numPr>
                <w:ilvl w:val="0"/>
                <w:numId w:val="25"/>
              </w:numPr>
              <w:rPr>
                <w:lang w:val="en-US"/>
              </w:rPr>
            </w:pPr>
            <w:r w:rsidRPr="0052013E">
              <w:rPr>
                <w:lang w:val="en-US"/>
              </w:rPr>
              <w:t>Engine fire</w:t>
            </w:r>
          </w:p>
          <w:p w14:paraId="7DC8C397" w14:textId="77777777" w:rsidR="00EB2AA4" w:rsidRDefault="00EB2AA4" w:rsidP="00EB2AA4">
            <w:pPr>
              <w:pStyle w:val="Listeavsnitt"/>
              <w:numPr>
                <w:ilvl w:val="0"/>
                <w:numId w:val="25"/>
              </w:numPr>
              <w:rPr>
                <w:lang w:val="en-US"/>
              </w:rPr>
            </w:pPr>
            <w:r w:rsidRPr="0052013E">
              <w:rPr>
                <w:lang w:val="en-US"/>
              </w:rPr>
              <w:t>Landing gear extension malfunction</w:t>
            </w:r>
          </w:p>
          <w:p w14:paraId="1A0472D1" w14:textId="77777777" w:rsidR="00EB2AA4" w:rsidRDefault="00EB2AA4" w:rsidP="00EB2AA4">
            <w:pPr>
              <w:pStyle w:val="Listeavsnitt"/>
              <w:numPr>
                <w:ilvl w:val="0"/>
                <w:numId w:val="25"/>
              </w:numPr>
              <w:rPr>
                <w:lang w:val="en-US"/>
              </w:rPr>
            </w:pPr>
            <w:r w:rsidRPr="0052013E">
              <w:rPr>
                <w:lang w:val="en-US"/>
              </w:rPr>
              <w:t>Forced landing / ditching</w:t>
            </w:r>
          </w:p>
          <w:p w14:paraId="37B57240" w14:textId="77777777" w:rsidR="00EB2AA4" w:rsidRDefault="00EB2AA4" w:rsidP="00EB2AA4">
            <w:pPr>
              <w:pStyle w:val="Listeavsnitt"/>
              <w:numPr>
                <w:ilvl w:val="0"/>
                <w:numId w:val="25"/>
              </w:numPr>
              <w:rPr>
                <w:lang w:val="en-US"/>
              </w:rPr>
            </w:pPr>
            <w:r w:rsidRPr="0052013E">
              <w:rPr>
                <w:lang w:val="en-US"/>
              </w:rPr>
              <w:t>ILS CAT II approaches (3 minimum)</w:t>
            </w:r>
          </w:p>
          <w:p w14:paraId="46ECCF2D" w14:textId="77777777" w:rsidR="00EB2AA4" w:rsidRDefault="00EB2AA4" w:rsidP="00EB2AA4">
            <w:pPr>
              <w:pStyle w:val="Listeavsnitt"/>
              <w:numPr>
                <w:ilvl w:val="0"/>
                <w:numId w:val="25"/>
              </w:numPr>
              <w:rPr>
                <w:lang w:val="en-US"/>
              </w:rPr>
            </w:pPr>
            <w:r w:rsidRPr="0052013E">
              <w:rPr>
                <w:lang w:val="en-US"/>
              </w:rPr>
              <w:t>Electrical malfunctions</w:t>
            </w:r>
          </w:p>
          <w:p w14:paraId="05D4C798" w14:textId="77777777" w:rsidR="00EB2AA4" w:rsidRDefault="00EB2AA4" w:rsidP="00EB2AA4">
            <w:pPr>
              <w:pStyle w:val="Listeavsnitt"/>
              <w:numPr>
                <w:ilvl w:val="0"/>
                <w:numId w:val="25"/>
              </w:numPr>
              <w:rPr>
                <w:lang w:val="en-US"/>
              </w:rPr>
            </w:pPr>
            <w:r w:rsidRPr="0052013E">
              <w:rPr>
                <w:lang w:val="en-US"/>
              </w:rPr>
              <w:t>Flight control malfunctions</w:t>
            </w:r>
          </w:p>
          <w:p w14:paraId="4EF9C851" w14:textId="00E8E72A" w:rsidR="00EB2AA4" w:rsidRDefault="00EB2AA4" w:rsidP="00EB2AA4">
            <w:pPr>
              <w:pStyle w:val="Listeavsnitt"/>
              <w:numPr>
                <w:ilvl w:val="0"/>
                <w:numId w:val="25"/>
              </w:numPr>
              <w:rPr>
                <w:lang w:val="en-US"/>
              </w:rPr>
            </w:pPr>
            <w:r w:rsidRPr="0052013E">
              <w:rPr>
                <w:lang w:val="en-US"/>
              </w:rPr>
              <w:t>APU malfunctions</w:t>
            </w:r>
          </w:p>
          <w:p w14:paraId="5F86AACF" w14:textId="77777777" w:rsidR="00EB2AA4" w:rsidRPr="00166E79" w:rsidRDefault="00EB2AA4" w:rsidP="00602560">
            <w:pPr>
              <w:pStyle w:val="Listeavsnitt"/>
              <w:numPr>
                <w:ilvl w:val="0"/>
                <w:numId w:val="25"/>
              </w:numPr>
              <w:rPr>
                <w:lang w:val="en-US"/>
              </w:rPr>
            </w:pPr>
            <w:r w:rsidRPr="00166E79">
              <w:rPr>
                <w:lang w:val="en-US"/>
              </w:rPr>
              <w:t xml:space="preserve">FCS preflight test malfunctions  </w:t>
            </w:r>
          </w:p>
        </w:tc>
        <w:tc>
          <w:tcPr>
            <w:tcW w:w="1073" w:type="pct"/>
          </w:tcPr>
          <w:p w14:paraId="4C53A9CE" w14:textId="2B36A2F4" w:rsidR="00EB2AA4" w:rsidRPr="00A262AF" w:rsidRDefault="0066459A" w:rsidP="000F6D30">
            <w:pPr>
              <w:rPr>
                <w:lang w:val="en-GB"/>
              </w:rPr>
            </w:pPr>
            <w:r>
              <w:rPr>
                <w:lang w:val="en-GB"/>
              </w:rPr>
              <w:t>The contractor shall confirm if requirement is fulfilled.</w:t>
            </w:r>
          </w:p>
        </w:tc>
        <w:tc>
          <w:tcPr>
            <w:tcW w:w="336" w:type="pct"/>
          </w:tcPr>
          <w:p w14:paraId="40A61F2C" w14:textId="77777777" w:rsidR="00EB2AA4" w:rsidRDefault="00EB2AA4" w:rsidP="000F6D30">
            <w:pPr>
              <w:jc w:val="center"/>
              <w:rPr>
                <w:b/>
                <w:lang w:val="en-GB"/>
              </w:rPr>
            </w:pPr>
            <w:r>
              <w:rPr>
                <w:b/>
                <w:lang w:val="en-GB"/>
              </w:rPr>
              <w:t>A</w:t>
            </w:r>
          </w:p>
        </w:tc>
        <w:tc>
          <w:tcPr>
            <w:tcW w:w="636" w:type="pct"/>
          </w:tcPr>
          <w:p w14:paraId="4006C4EF" w14:textId="77777777" w:rsidR="00EB2AA4" w:rsidRPr="00A262AF" w:rsidRDefault="00EB2AA4" w:rsidP="000F6D30">
            <w:pPr>
              <w:rPr>
                <w:lang w:val="en-GB"/>
              </w:rPr>
            </w:pPr>
          </w:p>
        </w:tc>
        <w:tc>
          <w:tcPr>
            <w:tcW w:w="1360" w:type="pct"/>
          </w:tcPr>
          <w:p w14:paraId="5EBDD884" w14:textId="77777777" w:rsidR="00EB2AA4" w:rsidRPr="00A262AF" w:rsidRDefault="00EB2AA4" w:rsidP="000F6D30">
            <w:pPr>
              <w:rPr>
                <w:lang w:val="en-GB"/>
              </w:rPr>
            </w:pPr>
          </w:p>
        </w:tc>
      </w:tr>
      <w:tr w:rsidR="00572848" w:rsidRPr="008E7602" w14:paraId="6BF7F231" w14:textId="77777777" w:rsidTr="00F62F5D">
        <w:trPr>
          <w:cantSplit/>
        </w:trPr>
        <w:tc>
          <w:tcPr>
            <w:tcW w:w="387" w:type="pct"/>
          </w:tcPr>
          <w:p w14:paraId="0693F752" w14:textId="77777777" w:rsidR="00572848" w:rsidRPr="00A262AF" w:rsidRDefault="00572848" w:rsidP="00572848">
            <w:pPr>
              <w:pStyle w:val="Overskrift3"/>
              <w:keepNext w:val="0"/>
              <w:rPr>
                <w:lang w:val="en-GB"/>
              </w:rPr>
            </w:pPr>
          </w:p>
        </w:tc>
        <w:tc>
          <w:tcPr>
            <w:tcW w:w="1208" w:type="pct"/>
          </w:tcPr>
          <w:p w14:paraId="7583B44A" w14:textId="77777777" w:rsidR="00572848" w:rsidRPr="0052013E" w:rsidRDefault="00572848" w:rsidP="00572848">
            <w:pPr>
              <w:rPr>
                <w:lang w:val="en-US"/>
              </w:rPr>
            </w:pPr>
            <w:r w:rsidRPr="00EB0464">
              <w:rPr>
                <w:lang w:val="en-US"/>
              </w:rPr>
              <w:t xml:space="preserve">Visual data base offered for VFR training areas </w:t>
            </w:r>
            <w:r w:rsidRPr="00AB500C">
              <w:rPr>
                <w:b/>
                <w:i/>
                <w:lang w:val="en-US"/>
              </w:rPr>
              <w:t xml:space="preserve">shall </w:t>
            </w:r>
            <w:r w:rsidRPr="00EB0464">
              <w:rPr>
                <w:lang w:val="en-US"/>
              </w:rPr>
              <w:t>include airfields, helipads (ground and roof tops) and confined areas.</w:t>
            </w:r>
          </w:p>
        </w:tc>
        <w:tc>
          <w:tcPr>
            <w:tcW w:w="1073" w:type="pct"/>
          </w:tcPr>
          <w:p w14:paraId="58A8813A" w14:textId="7B3594B6" w:rsidR="00572848" w:rsidRPr="00A262AF" w:rsidRDefault="0066459A" w:rsidP="00572848">
            <w:pPr>
              <w:rPr>
                <w:lang w:val="en-GB"/>
              </w:rPr>
            </w:pPr>
            <w:r>
              <w:rPr>
                <w:lang w:val="en-GB"/>
              </w:rPr>
              <w:t>The contractor shall confirm if requirement is fulfilled.</w:t>
            </w:r>
          </w:p>
        </w:tc>
        <w:tc>
          <w:tcPr>
            <w:tcW w:w="336" w:type="pct"/>
          </w:tcPr>
          <w:p w14:paraId="53728222" w14:textId="77777777" w:rsidR="00572848" w:rsidRDefault="00572848" w:rsidP="00572848">
            <w:pPr>
              <w:jc w:val="center"/>
              <w:rPr>
                <w:b/>
                <w:lang w:val="en-GB"/>
              </w:rPr>
            </w:pPr>
            <w:r>
              <w:rPr>
                <w:b/>
                <w:lang w:val="en-GB"/>
              </w:rPr>
              <w:t>A</w:t>
            </w:r>
          </w:p>
        </w:tc>
        <w:tc>
          <w:tcPr>
            <w:tcW w:w="636" w:type="pct"/>
          </w:tcPr>
          <w:p w14:paraId="6AF73A0D" w14:textId="77777777" w:rsidR="00572848" w:rsidRPr="00A262AF" w:rsidRDefault="00572848" w:rsidP="00572848">
            <w:pPr>
              <w:rPr>
                <w:lang w:val="en-GB"/>
              </w:rPr>
            </w:pPr>
          </w:p>
        </w:tc>
        <w:tc>
          <w:tcPr>
            <w:tcW w:w="1360" w:type="pct"/>
          </w:tcPr>
          <w:p w14:paraId="297AED8D" w14:textId="77777777" w:rsidR="00572848" w:rsidRPr="00A262AF" w:rsidRDefault="00572848" w:rsidP="00572848">
            <w:pPr>
              <w:rPr>
                <w:lang w:val="en-GB"/>
              </w:rPr>
            </w:pPr>
          </w:p>
        </w:tc>
      </w:tr>
      <w:tr w:rsidR="00572848" w:rsidRPr="008E7602" w14:paraId="6499F749" w14:textId="77777777" w:rsidTr="00F62F5D">
        <w:trPr>
          <w:cantSplit/>
        </w:trPr>
        <w:tc>
          <w:tcPr>
            <w:tcW w:w="387" w:type="pct"/>
          </w:tcPr>
          <w:p w14:paraId="221335F1" w14:textId="77777777" w:rsidR="00572848" w:rsidRPr="00A262AF" w:rsidRDefault="00572848" w:rsidP="00572848">
            <w:pPr>
              <w:pStyle w:val="Overskrift3"/>
              <w:keepNext w:val="0"/>
              <w:rPr>
                <w:lang w:val="en-GB"/>
              </w:rPr>
            </w:pPr>
          </w:p>
        </w:tc>
        <w:tc>
          <w:tcPr>
            <w:tcW w:w="1208" w:type="pct"/>
          </w:tcPr>
          <w:p w14:paraId="56092701" w14:textId="77777777" w:rsidR="00572848" w:rsidRPr="0052013E" w:rsidRDefault="00572848" w:rsidP="00572848">
            <w:pPr>
              <w:rPr>
                <w:lang w:val="en-US"/>
              </w:rPr>
            </w:pPr>
            <w:r w:rsidRPr="00EB0464">
              <w:rPr>
                <w:lang w:val="en-US"/>
              </w:rPr>
              <w:t xml:space="preserve">VFR training areas </w:t>
            </w:r>
            <w:r w:rsidRPr="00AB500C">
              <w:rPr>
                <w:b/>
                <w:i/>
                <w:lang w:val="en-US"/>
              </w:rPr>
              <w:t>shall</w:t>
            </w:r>
            <w:r w:rsidRPr="00EB0464">
              <w:rPr>
                <w:lang w:val="en-US"/>
              </w:rPr>
              <w:t xml:space="preserve"> be made available in different environments (maritime, coastal, mountain), and under different conditions (white out, brown out, altitudes ranging from 0-10000 feet). List of items in brackets are not exhaustive.</w:t>
            </w:r>
          </w:p>
        </w:tc>
        <w:tc>
          <w:tcPr>
            <w:tcW w:w="1073" w:type="pct"/>
          </w:tcPr>
          <w:p w14:paraId="382A4401" w14:textId="04454F53" w:rsidR="00572848" w:rsidRPr="00A262AF" w:rsidRDefault="0066459A" w:rsidP="00572848">
            <w:pPr>
              <w:rPr>
                <w:lang w:val="en-GB"/>
              </w:rPr>
            </w:pPr>
            <w:r>
              <w:rPr>
                <w:lang w:val="en-GB"/>
              </w:rPr>
              <w:t>The contractor shall confirm if requirement is fulfilled.</w:t>
            </w:r>
          </w:p>
        </w:tc>
        <w:tc>
          <w:tcPr>
            <w:tcW w:w="336" w:type="pct"/>
          </w:tcPr>
          <w:p w14:paraId="487FB0C1" w14:textId="77777777" w:rsidR="00572848" w:rsidRDefault="00572848" w:rsidP="00572848">
            <w:pPr>
              <w:jc w:val="center"/>
              <w:rPr>
                <w:b/>
                <w:lang w:val="en-GB"/>
              </w:rPr>
            </w:pPr>
            <w:r>
              <w:rPr>
                <w:b/>
                <w:lang w:val="en-GB"/>
              </w:rPr>
              <w:t>A</w:t>
            </w:r>
          </w:p>
        </w:tc>
        <w:tc>
          <w:tcPr>
            <w:tcW w:w="636" w:type="pct"/>
          </w:tcPr>
          <w:p w14:paraId="65ACC682" w14:textId="77777777" w:rsidR="00572848" w:rsidRPr="00A262AF" w:rsidRDefault="00572848" w:rsidP="00572848">
            <w:pPr>
              <w:rPr>
                <w:lang w:val="en-GB"/>
              </w:rPr>
            </w:pPr>
          </w:p>
        </w:tc>
        <w:tc>
          <w:tcPr>
            <w:tcW w:w="1360" w:type="pct"/>
          </w:tcPr>
          <w:p w14:paraId="304866BC" w14:textId="77777777" w:rsidR="00572848" w:rsidRPr="00A262AF" w:rsidRDefault="00572848" w:rsidP="00572848">
            <w:pPr>
              <w:rPr>
                <w:lang w:val="en-GB"/>
              </w:rPr>
            </w:pPr>
          </w:p>
        </w:tc>
      </w:tr>
      <w:tr w:rsidR="00572848" w:rsidRPr="008E7602" w14:paraId="53822A05" w14:textId="77777777" w:rsidTr="00F62F5D">
        <w:trPr>
          <w:cantSplit/>
        </w:trPr>
        <w:tc>
          <w:tcPr>
            <w:tcW w:w="387" w:type="pct"/>
          </w:tcPr>
          <w:p w14:paraId="01B0A62E" w14:textId="77777777" w:rsidR="00572848" w:rsidRPr="00A262AF" w:rsidRDefault="00572848" w:rsidP="00572848">
            <w:pPr>
              <w:pStyle w:val="Overskrift3"/>
              <w:keepNext w:val="0"/>
              <w:rPr>
                <w:lang w:val="en-GB"/>
              </w:rPr>
            </w:pPr>
          </w:p>
        </w:tc>
        <w:tc>
          <w:tcPr>
            <w:tcW w:w="1208" w:type="pct"/>
          </w:tcPr>
          <w:p w14:paraId="70E3F372" w14:textId="77777777" w:rsidR="00572848" w:rsidRPr="0052013E" w:rsidRDefault="00572848" w:rsidP="00572848">
            <w:pPr>
              <w:rPr>
                <w:lang w:val="en-US"/>
              </w:rPr>
            </w:pPr>
            <w:r w:rsidRPr="00EB0464">
              <w:rPr>
                <w:lang w:val="en-US"/>
              </w:rPr>
              <w:t xml:space="preserve">The visual system </w:t>
            </w:r>
            <w:r w:rsidRPr="00AB500C">
              <w:rPr>
                <w:b/>
                <w:i/>
                <w:lang w:val="en-US"/>
              </w:rPr>
              <w:t xml:space="preserve">shall </w:t>
            </w:r>
            <w:r w:rsidRPr="00EB0464">
              <w:rPr>
                <w:lang w:val="en-US"/>
              </w:rPr>
              <w:t>give a detailed presentation of ground and obstacle texture to provide unambiguous visual references, and a view of these visual references in the immediate proximity to the aircraft during normal and nose-up attitudes. The purpose is to give realistic training in all emergency procedures and normal procedures. Specifically, ground/visual references in the immediate proximity of the helicopter shall be visual from both normal positioned left and right seats through all cockpit windows, to include relevant pilot’s entrance door windows in both normal and nose-high attitudes.</w:t>
            </w:r>
          </w:p>
        </w:tc>
        <w:tc>
          <w:tcPr>
            <w:tcW w:w="1073" w:type="pct"/>
          </w:tcPr>
          <w:p w14:paraId="73FF5A38" w14:textId="3031C343" w:rsidR="00572848" w:rsidRPr="00A262AF" w:rsidRDefault="0066459A" w:rsidP="00572848">
            <w:pPr>
              <w:rPr>
                <w:lang w:val="en-GB"/>
              </w:rPr>
            </w:pPr>
            <w:r>
              <w:rPr>
                <w:lang w:val="en-GB"/>
              </w:rPr>
              <w:t>The contractor shall confirm if requirement is fulfilled.</w:t>
            </w:r>
          </w:p>
        </w:tc>
        <w:tc>
          <w:tcPr>
            <w:tcW w:w="336" w:type="pct"/>
          </w:tcPr>
          <w:p w14:paraId="26350637" w14:textId="77777777" w:rsidR="00572848" w:rsidRDefault="00572848" w:rsidP="00572848">
            <w:pPr>
              <w:jc w:val="center"/>
              <w:rPr>
                <w:b/>
                <w:lang w:val="en-GB"/>
              </w:rPr>
            </w:pPr>
            <w:r>
              <w:rPr>
                <w:b/>
                <w:lang w:val="en-GB"/>
              </w:rPr>
              <w:t>A</w:t>
            </w:r>
          </w:p>
        </w:tc>
        <w:tc>
          <w:tcPr>
            <w:tcW w:w="636" w:type="pct"/>
          </w:tcPr>
          <w:p w14:paraId="5B3C26CC" w14:textId="77777777" w:rsidR="00572848" w:rsidRPr="00A262AF" w:rsidRDefault="00572848" w:rsidP="00572848">
            <w:pPr>
              <w:rPr>
                <w:lang w:val="en-GB"/>
              </w:rPr>
            </w:pPr>
          </w:p>
        </w:tc>
        <w:tc>
          <w:tcPr>
            <w:tcW w:w="1360" w:type="pct"/>
          </w:tcPr>
          <w:p w14:paraId="2DA95081" w14:textId="77777777" w:rsidR="00572848" w:rsidRPr="00A262AF" w:rsidRDefault="00572848" w:rsidP="00572848">
            <w:pPr>
              <w:rPr>
                <w:lang w:val="en-GB"/>
              </w:rPr>
            </w:pPr>
          </w:p>
        </w:tc>
      </w:tr>
      <w:tr w:rsidR="001B3740" w:rsidRPr="007E35BA" w14:paraId="26126F66" w14:textId="77777777" w:rsidTr="00F62F5D">
        <w:trPr>
          <w:cantSplit/>
        </w:trPr>
        <w:tc>
          <w:tcPr>
            <w:tcW w:w="387" w:type="pct"/>
          </w:tcPr>
          <w:p w14:paraId="4392F4C2" w14:textId="77777777" w:rsidR="001B3740" w:rsidRPr="00A262AF" w:rsidRDefault="001B3740" w:rsidP="00572848">
            <w:pPr>
              <w:pStyle w:val="Overskrift3"/>
              <w:keepNext w:val="0"/>
              <w:rPr>
                <w:lang w:val="en-GB"/>
              </w:rPr>
            </w:pPr>
          </w:p>
        </w:tc>
        <w:tc>
          <w:tcPr>
            <w:tcW w:w="1208" w:type="pct"/>
          </w:tcPr>
          <w:p w14:paraId="77C48260" w14:textId="77777777" w:rsidR="001B3740" w:rsidRPr="00EB0464" w:rsidRDefault="001B3740" w:rsidP="00572848">
            <w:pPr>
              <w:rPr>
                <w:lang w:val="en-US"/>
              </w:rPr>
            </w:pPr>
            <w:r>
              <w:rPr>
                <w:lang w:val="en-US"/>
              </w:rPr>
              <w:t>Instructors provided by the Contractor</w:t>
            </w:r>
            <w:r w:rsidRPr="00AB500C">
              <w:rPr>
                <w:b/>
                <w:i/>
                <w:lang w:val="en-US"/>
              </w:rPr>
              <w:t xml:space="preserve"> shall </w:t>
            </w:r>
            <w:r>
              <w:rPr>
                <w:lang w:val="en-US"/>
              </w:rPr>
              <w:t>be authorized for NATO RESTRICTED in their home country</w:t>
            </w:r>
          </w:p>
        </w:tc>
        <w:tc>
          <w:tcPr>
            <w:tcW w:w="1073" w:type="pct"/>
          </w:tcPr>
          <w:p w14:paraId="48CA9D27" w14:textId="408BC788" w:rsidR="001B3740" w:rsidRPr="00A262AF" w:rsidRDefault="0066459A" w:rsidP="00572848">
            <w:pPr>
              <w:rPr>
                <w:lang w:val="en-GB"/>
              </w:rPr>
            </w:pPr>
            <w:r>
              <w:rPr>
                <w:lang w:val="en-GB"/>
              </w:rPr>
              <w:t>The contractor shall confirm if requirement is fulfilled.</w:t>
            </w:r>
          </w:p>
        </w:tc>
        <w:tc>
          <w:tcPr>
            <w:tcW w:w="336" w:type="pct"/>
          </w:tcPr>
          <w:p w14:paraId="1FFBB9CF" w14:textId="34C61248" w:rsidR="001B3740" w:rsidRDefault="00DD584E" w:rsidP="00572848">
            <w:pPr>
              <w:jc w:val="center"/>
              <w:rPr>
                <w:b/>
                <w:lang w:val="en-GB"/>
              </w:rPr>
            </w:pPr>
            <w:r>
              <w:rPr>
                <w:b/>
                <w:lang w:val="en-GB"/>
              </w:rPr>
              <w:t>A</w:t>
            </w:r>
          </w:p>
        </w:tc>
        <w:tc>
          <w:tcPr>
            <w:tcW w:w="636" w:type="pct"/>
          </w:tcPr>
          <w:p w14:paraId="17140F78" w14:textId="77777777" w:rsidR="001B3740" w:rsidRPr="00A262AF" w:rsidRDefault="001B3740" w:rsidP="00572848">
            <w:pPr>
              <w:rPr>
                <w:lang w:val="en-GB"/>
              </w:rPr>
            </w:pPr>
          </w:p>
        </w:tc>
        <w:tc>
          <w:tcPr>
            <w:tcW w:w="1360" w:type="pct"/>
          </w:tcPr>
          <w:p w14:paraId="77A23D31" w14:textId="77777777" w:rsidR="001B3740" w:rsidRPr="00A262AF" w:rsidRDefault="001B3740" w:rsidP="00572848">
            <w:pPr>
              <w:rPr>
                <w:lang w:val="en-GB"/>
              </w:rPr>
            </w:pPr>
          </w:p>
        </w:tc>
      </w:tr>
      <w:tr w:rsidR="00191EF2" w:rsidRPr="008E7602" w14:paraId="242C796D" w14:textId="77777777" w:rsidTr="00F62F5D">
        <w:trPr>
          <w:cantSplit/>
        </w:trPr>
        <w:tc>
          <w:tcPr>
            <w:tcW w:w="387" w:type="pct"/>
          </w:tcPr>
          <w:p w14:paraId="2C48536E" w14:textId="77777777" w:rsidR="00191EF2" w:rsidRPr="00A262AF" w:rsidRDefault="00191EF2" w:rsidP="00191EF2">
            <w:pPr>
              <w:pStyle w:val="Overskrift3"/>
              <w:keepNext w:val="0"/>
              <w:rPr>
                <w:lang w:val="en-GB"/>
              </w:rPr>
            </w:pPr>
          </w:p>
        </w:tc>
        <w:tc>
          <w:tcPr>
            <w:tcW w:w="1208" w:type="pct"/>
          </w:tcPr>
          <w:p w14:paraId="6DB55F5A" w14:textId="77777777" w:rsidR="00191EF2" w:rsidRPr="00EB0464" w:rsidRDefault="00191EF2" w:rsidP="00191EF2">
            <w:pPr>
              <w:rPr>
                <w:lang w:val="en-US"/>
              </w:rPr>
            </w:pPr>
            <w:r w:rsidRPr="00240832">
              <w:rPr>
                <w:lang w:val="en-US"/>
              </w:rPr>
              <w:t>Instructors provided by the contractor</w:t>
            </w:r>
            <w:r w:rsidRPr="00AB500C">
              <w:rPr>
                <w:b/>
                <w:i/>
                <w:lang w:val="en-US"/>
              </w:rPr>
              <w:t xml:space="preserve"> shall</w:t>
            </w:r>
          </w:p>
          <w:p w14:paraId="6217E8F8" w14:textId="77777777" w:rsidR="00191EF2" w:rsidRPr="00191EF2" w:rsidRDefault="00191EF2" w:rsidP="007B6410">
            <w:pPr>
              <w:pStyle w:val="Listeavsnitt"/>
              <w:numPr>
                <w:ilvl w:val="0"/>
                <w:numId w:val="29"/>
              </w:numPr>
              <w:rPr>
                <w:lang w:val="en-US"/>
              </w:rPr>
            </w:pPr>
            <w:r w:rsidRPr="00191EF2">
              <w:rPr>
                <w:lang w:val="en-US"/>
              </w:rPr>
              <w:t>At all times be qualified as a simulator instructor iaw applicable rules and regulations (military and/or civilian).</w:t>
            </w:r>
          </w:p>
          <w:p w14:paraId="4A5153E0" w14:textId="77777777" w:rsidR="00191EF2" w:rsidRPr="00191EF2" w:rsidRDefault="00191EF2" w:rsidP="007B6410">
            <w:pPr>
              <w:pStyle w:val="Listeavsnitt"/>
              <w:numPr>
                <w:ilvl w:val="0"/>
                <w:numId w:val="29"/>
              </w:numPr>
              <w:rPr>
                <w:lang w:val="en-US"/>
              </w:rPr>
            </w:pPr>
            <w:r w:rsidRPr="00191EF2">
              <w:rPr>
                <w:lang w:val="en-US"/>
              </w:rPr>
              <w:t xml:space="preserve">Have in depth knowledge of aircraft systems, and normal and emergency procedures for the NH90, including NNWN. </w:t>
            </w:r>
          </w:p>
        </w:tc>
        <w:tc>
          <w:tcPr>
            <w:tcW w:w="1073" w:type="pct"/>
          </w:tcPr>
          <w:p w14:paraId="2D0B93CA" w14:textId="22701811" w:rsidR="00191EF2" w:rsidRPr="00A262AF" w:rsidRDefault="0066459A" w:rsidP="00191EF2">
            <w:pPr>
              <w:rPr>
                <w:lang w:val="en-GB"/>
              </w:rPr>
            </w:pPr>
            <w:r>
              <w:rPr>
                <w:lang w:val="en-GB"/>
              </w:rPr>
              <w:t>The contractor shall confirm if requirement is fulfilled.</w:t>
            </w:r>
          </w:p>
        </w:tc>
        <w:tc>
          <w:tcPr>
            <w:tcW w:w="336" w:type="pct"/>
          </w:tcPr>
          <w:p w14:paraId="303176F0" w14:textId="77777777" w:rsidR="00191EF2" w:rsidRDefault="00191EF2" w:rsidP="00191EF2">
            <w:pPr>
              <w:jc w:val="center"/>
              <w:rPr>
                <w:b/>
                <w:lang w:val="en-GB"/>
              </w:rPr>
            </w:pPr>
            <w:r>
              <w:rPr>
                <w:b/>
                <w:lang w:val="en-GB"/>
              </w:rPr>
              <w:t>A</w:t>
            </w:r>
          </w:p>
        </w:tc>
        <w:tc>
          <w:tcPr>
            <w:tcW w:w="636" w:type="pct"/>
          </w:tcPr>
          <w:p w14:paraId="74ACA4C2" w14:textId="77777777" w:rsidR="00191EF2" w:rsidRPr="00A262AF" w:rsidRDefault="00191EF2" w:rsidP="00191EF2">
            <w:pPr>
              <w:rPr>
                <w:lang w:val="en-GB"/>
              </w:rPr>
            </w:pPr>
          </w:p>
        </w:tc>
        <w:tc>
          <w:tcPr>
            <w:tcW w:w="1360" w:type="pct"/>
          </w:tcPr>
          <w:p w14:paraId="1E39A2EF" w14:textId="77777777" w:rsidR="00191EF2" w:rsidRPr="00A262AF" w:rsidRDefault="00191EF2" w:rsidP="00191EF2">
            <w:pPr>
              <w:rPr>
                <w:lang w:val="en-GB"/>
              </w:rPr>
            </w:pPr>
          </w:p>
        </w:tc>
      </w:tr>
    </w:tbl>
    <w:p w14:paraId="4AF93BD8" w14:textId="77777777" w:rsidR="0098759E" w:rsidRDefault="0098759E" w:rsidP="00D62BCC">
      <w:pPr>
        <w:rPr>
          <w:lang w:val="en-GB"/>
        </w:rPr>
      </w:pPr>
    </w:p>
    <w:p w14:paraId="5679AFB3" w14:textId="77777777" w:rsidR="00D62BCC" w:rsidRDefault="00D62BCC" w:rsidP="0098759E">
      <w:pPr>
        <w:keepLines w:val="0"/>
        <w:spacing w:after="200" w:line="276" w:lineRule="auto"/>
        <w:rPr>
          <w:lang w:val="en-GB"/>
        </w:rPr>
      </w:pPr>
    </w:p>
    <w:p w14:paraId="780A2AB1" w14:textId="77777777" w:rsidR="00EB0464" w:rsidRDefault="00EB0464" w:rsidP="0098759E">
      <w:pPr>
        <w:keepLines w:val="0"/>
        <w:spacing w:after="200" w:line="276" w:lineRule="auto"/>
        <w:rPr>
          <w:lang w:val="en-US"/>
        </w:rPr>
      </w:pPr>
    </w:p>
    <w:p w14:paraId="3914CD00" w14:textId="0E0AC974" w:rsidR="00EB0464" w:rsidRDefault="00EB0464" w:rsidP="00EB0464">
      <w:pPr>
        <w:keepLines w:val="0"/>
        <w:spacing w:after="200" w:line="276" w:lineRule="auto"/>
        <w:rPr>
          <w:lang w:val="en-GB"/>
        </w:rPr>
      </w:pPr>
    </w:p>
    <w:p w14:paraId="4EDF0EA1" w14:textId="58670664" w:rsidR="00DD584E" w:rsidRDefault="00DD584E" w:rsidP="00EB0464">
      <w:pPr>
        <w:keepLines w:val="0"/>
        <w:spacing w:after="200" w:line="276" w:lineRule="auto"/>
        <w:rPr>
          <w:lang w:val="en-GB"/>
        </w:rPr>
      </w:pPr>
    </w:p>
    <w:p w14:paraId="036D0632" w14:textId="6BB9E846" w:rsidR="00DD584E" w:rsidRDefault="00DD584E" w:rsidP="00EB0464">
      <w:pPr>
        <w:keepLines w:val="0"/>
        <w:spacing w:after="200" w:line="276" w:lineRule="auto"/>
        <w:rPr>
          <w:lang w:val="en-GB"/>
        </w:rPr>
      </w:pPr>
    </w:p>
    <w:p w14:paraId="5610BE5D" w14:textId="0461C0E7" w:rsidR="00DD584E" w:rsidRDefault="00DD584E" w:rsidP="00EB0464">
      <w:pPr>
        <w:keepLines w:val="0"/>
        <w:spacing w:after="200" w:line="276" w:lineRule="auto"/>
        <w:rPr>
          <w:lang w:val="en-GB"/>
        </w:rPr>
      </w:pPr>
    </w:p>
    <w:p w14:paraId="35322028" w14:textId="2CAB68A4" w:rsidR="00DD584E" w:rsidRDefault="00DD584E" w:rsidP="00EB0464">
      <w:pPr>
        <w:keepLines w:val="0"/>
        <w:spacing w:after="200" w:line="276" w:lineRule="auto"/>
        <w:rPr>
          <w:lang w:val="en-GB"/>
        </w:rPr>
      </w:pPr>
    </w:p>
    <w:p w14:paraId="46DA38B7" w14:textId="24E7F1F8" w:rsidR="009B01FE" w:rsidRDefault="009B01FE" w:rsidP="00EB0464">
      <w:pPr>
        <w:keepLines w:val="0"/>
        <w:spacing w:after="200" w:line="276" w:lineRule="auto"/>
        <w:rPr>
          <w:lang w:val="en-GB"/>
        </w:rPr>
      </w:pPr>
    </w:p>
    <w:p w14:paraId="713A7428" w14:textId="5916CD3E" w:rsidR="009B01FE" w:rsidRDefault="009B01FE" w:rsidP="00EB0464">
      <w:pPr>
        <w:keepLines w:val="0"/>
        <w:spacing w:after="200" w:line="276" w:lineRule="auto"/>
        <w:rPr>
          <w:lang w:val="en-GB"/>
        </w:rPr>
      </w:pPr>
    </w:p>
    <w:p w14:paraId="5ACC9B90" w14:textId="2815A2E0" w:rsidR="009B01FE" w:rsidRDefault="009B01FE" w:rsidP="00EB0464">
      <w:pPr>
        <w:keepLines w:val="0"/>
        <w:spacing w:after="200" w:line="276" w:lineRule="auto"/>
        <w:rPr>
          <w:lang w:val="en-GB"/>
        </w:rPr>
      </w:pPr>
    </w:p>
    <w:p w14:paraId="61163A1F" w14:textId="33DB2B81" w:rsidR="009B01FE" w:rsidRDefault="009B01FE" w:rsidP="00EB0464">
      <w:pPr>
        <w:keepLines w:val="0"/>
        <w:spacing w:after="200" w:line="276" w:lineRule="auto"/>
        <w:rPr>
          <w:lang w:val="en-GB"/>
        </w:rPr>
      </w:pPr>
    </w:p>
    <w:p w14:paraId="7A20B50C" w14:textId="75E1B959" w:rsidR="009B01FE" w:rsidRDefault="009B01FE" w:rsidP="00EB0464">
      <w:pPr>
        <w:keepLines w:val="0"/>
        <w:spacing w:after="200" w:line="276" w:lineRule="auto"/>
        <w:rPr>
          <w:lang w:val="en-GB"/>
        </w:rPr>
      </w:pPr>
    </w:p>
    <w:p w14:paraId="6F909294" w14:textId="77777777" w:rsidR="009B01FE" w:rsidRDefault="009B01FE" w:rsidP="00EB0464">
      <w:pPr>
        <w:keepLines w:val="0"/>
        <w:spacing w:after="200" w:line="276" w:lineRule="auto"/>
        <w:rPr>
          <w:lang w:val="en-GB"/>
        </w:rPr>
      </w:pPr>
    </w:p>
    <w:p w14:paraId="6E0946D9" w14:textId="77777777" w:rsidR="00EB0464" w:rsidRPr="00EB0464" w:rsidRDefault="00EB0464" w:rsidP="00EB0464">
      <w:pPr>
        <w:pStyle w:val="Overskrift2"/>
        <w:rPr>
          <w:lang w:val="en-GB"/>
        </w:rPr>
      </w:pPr>
      <w:bookmarkStart w:id="11" w:name="_Ref28957404"/>
      <w:r>
        <w:rPr>
          <w:lang w:val="en-GB"/>
        </w:rPr>
        <w:t>FMFS Requirements</w:t>
      </w:r>
      <w:bookmarkEnd w:id="11"/>
    </w:p>
    <w:p w14:paraId="74EFE877" w14:textId="77777777" w:rsidR="00EB0464" w:rsidRPr="00EB0464" w:rsidRDefault="00EB0464" w:rsidP="00EB0464">
      <w:pPr>
        <w:rPr>
          <w:lang w:val="en-US"/>
        </w:rPr>
      </w:pPr>
      <w:r w:rsidRPr="00EB0464">
        <w:rPr>
          <w:lang w:val="en-US"/>
        </w:rPr>
        <w:t>The following requirements are applicable for FMFS:</w:t>
      </w:r>
    </w:p>
    <w:tbl>
      <w:tblPr>
        <w:tblW w:w="551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8"/>
        <w:gridCol w:w="2492"/>
        <w:gridCol w:w="2213"/>
        <w:gridCol w:w="693"/>
        <w:gridCol w:w="972"/>
        <w:gridCol w:w="3146"/>
      </w:tblGrid>
      <w:tr w:rsidR="00EB0464" w:rsidRPr="00A262AF" w14:paraId="5CAE89D6" w14:textId="77777777" w:rsidTr="00C11EE9">
        <w:trPr>
          <w:cantSplit/>
          <w:tblHeader/>
        </w:trPr>
        <w:tc>
          <w:tcPr>
            <w:tcW w:w="3004" w:type="pct"/>
            <w:gridSpan w:val="4"/>
            <w:shd w:val="clear" w:color="auto" w:fill="D9D9D9" w:themeFill="background1" w:themeFillShade="D9"/>
          </w:tcPr>
          <w:p w14:paraId="32B62454" w14:textId="77777777" w:rsidR="00EB0464" w:rsidRPr="00A262AF" w:rsidRDefault="00EB0464" w:rsidP="00C11EE9">
            <w:pPr>
              <w:pStyle w:val="Brdtekst"/>
              <w:keepNext/>
              <w:spacing w:after="0"/>
              <w:rPr>
                <w:b/>
                <w:lang w:val="en-GB"/>
              </w:rPr>
            </w:pPr>
            <w:r w:rsidRPr="00A262AF">
              <w:rPr>
                <w:rStyle w:val="Sterk"/>
                <w:lang w:val="en-GB"/>
              </w:rPr>
              <w:t>Purchaser's requirements</w:t>
            </w:r>
          </w:p>
        </w:tc>
        <w:tc>
          <w:tcPr>
            <w:tcW w:w="1996" w:type="pct"/>
            <w:gridSpan w:val="2"/>
            <w:shd w:val="clear" w:color="auto" w:fill="FDE9D9" w:themeFill="accent6" w:themeFillTint="33"/>
          </w:tcPr>
          <w:p w14:paraId="109C712D" w14:textId="77777777" w:rsidR="00EB0464" w:rsidRPr="00A262AF" w:rsidRDefault="00EB0464" w:rsidP="00C11EE9">
            <w:pPr>
              <w:pStyle w:val="Brdtekst"/>
              <w:keepNext/>
              <w:spacing w:after="0"/>
              <w:rPr>
                <w:b/>
                <w:lang w:val="en-GB"/>
              </w:rPr>
            </w:pPr>
            <w:r w:rsidRPr="00A262AF">
              <w:rPr>
                <w:b/>
                <w:lang w:val="en-GB"/>
              </w:rPr>
              <w:t>Contractor's response</w:t>
            </w:r>
          </w:p>
        </w:tc>
      </w:tr>
      <w:tr w:rsidR="00EB0464" w:rsidRPr="00A262AF" w14:paraId="768D367E" w14:textId="77777777" w:rsidTr="00C11EE9">
        <w:trPr>
          <w:cantSplit/>
          <w:tblHeader/>
        </w:trPr>
        <w:tc>
          <w:tcPr>
            <w:tcW w:w="387" w:type="pct"/>
            <w:shd w:val="clear" w:color="auto" w:fill="D9D9D9" w:themeFill="background1" w:themeFillShade="D9"/>
          </w:tcPr>
          <w:p w14:paraId="2EEAC351" w14:textId="77777777" w:rsidR="00EB0464" w:rsidRPr="00A262AF" w:rsidRDefault="00EB0464" w:rsidP="00C11EE9">
            <w:pPr>
              <w:pStyle w:val="Brdtekst"/>
              <w:keepNext/>
              <w:spacing w:after="0"/>
              <w:rPr>
                <w:b/>
                <w:lang w:val="en-GB"/>
              </w:rPr>
            </w:pPr>
            <w:r w:rsidRPr="00A262AF">
              <w:rPr>
                <w:b/>
                <w:lang w:val="en-GB"/>
              </w:rPr>
              <w:t>No.</w:t>
            </w:r>
          </w:p>
        </w:tc>
        <w:tc>
          <w:tcPr>
            <w:tcW w:w="1208" w:type="pct"/>
            <w:shd w:val="clear" w:color="auto" w:fill="D9D9D9" w:themeFill="background1" w:themeFillShade="D9"/>
          </w:tcPr>
          <w:p w14:paraId="7F53B577" w14:textId="77777777" w:rsidR="00EB0464" w:rsidRPr="00A262AF" w:rsidRDefault="00EB0464" w:rsidP="00C11EE9">
            <w:pPr>
              <w:pStyle w:val="Brdtekst"/>
              <w:keepNext/>
              <w:spacing w:after="0"/>
              <w:rPr>
                <w:b/>
                <w:lang w:val="en-GB"/>
              </w:rPr>
            </w:pPr>
            <w:r w:rsidRPr="00A262AF">
              <w:rPr>
                <w:b/>
                <w:lang w:val="en-GB"/>
              </w:rPr>
              <w:t>Description</w:t>
            </w:r>
          </w:p>
        </w:tc>
        <w:tc>
          <w:tcPr>
            <w:tcW w:w="1073" w:type="pct"/>
            <w:shd w:val="clear" w:color="auto" w:fill="D9D9D9" w:themeFill="background1" w:themeFillShade="D9"/>
          </w:tcPr>
          <w:p w14:paraId="49659B87" w14:textId="77777777" w:rsidR="00EB0464" w:rsidRPr="00A262AF" w:rsidRDefault="00EB0464" w:rsidP="00C11EE9">
            <w:pPr>
              <w:pStyle w:val="Brdtekst"/>
              <w:keepNext/>
              <w:spacing w:after="0"/>
              <w:rPr>
                <w:b/>
                <w:lang w:val="en-GB"/>
              </w:rPr>
            </w:pPr>
            <w:r w:rsidRPr="00A262AF">
              <w:rPr>
                <w:b/>
                <w:lang w:val="en-GB"/>
              </w:rPr>
              <w:t>Documentation type</w:t>
            </w:r>
          </w:p>
        </w:tc>
        <w:tc>
          <w:tcPr>
            <w:tcW w:w="336" w:type="pct"/>
            <w:shd w:val="clear" w:color="auto" w:fill="D9D9D9" w:themeFill="background1" w:themeFillShade="D9"/>
          </w:tcPr>
          <w:p w14:paraId="5A0C6947" w14:textId="77777777" w:rsidR="00EB0464" w:rsidRPr="00A262AF" w:rsidRDefault="00EB0464" w:rsidP="00C11EE9">
            <w:pPr>
              <w:pStyle w:val="Brdtekst"/>
              <w:keepNext/>
              <w:spacing w:after="0"/>
              <w:rPr>
                <w:b/>
                <w:lang w:val="en-GB"/>
              </w:rPr>
            </w:pPr>
            <w:r w:rsidRPr="00A262AF">
              <w:rPr>
                <w:b/>
                <w:lang w:val="en-GB"/>
              </w:rPr>
              <w:t>Requirement type</w:t>
            </w:r>
          </w:p>
        </w:tc>
        <w:tc>
          <w:tcPr>
            <w:tcW w:w="471" w:type="pct"/>
            <w:shd w:val="clear" w:color="auto" w:fill="FDE9D9" w:themeFill="accent6" w:themeFillTint="33"/>
          </w:tcPr>
          <w:p w14:paraId="292F9D77" w14:textId="77777777" w:rsidR="00EB0464" w:rsidRPr="00A262AF" w:rsidRDefault="00EB0464" w:rsidP="00C11EE9">
            <w:pPr>
              <w:pStyle w:val="Brdtekst"/>
              <w:keepNext/>
              <w:spacing w:after="0"/>
              <w:rPr>
                <w:b/>
                <w:lang w:val="en-GB"/>
              </w:rPr>
            </w:pPr>
            <w:r w:rsidRPr="00A262AF">
              <w:rPr>
                <w:b/>
                <w:lang w:val="en-GB"/>
              </w:rPr>
              <w:t>Offered</w:t>
            </w:r>
          </w:p>
          <w:p w14:paraId="22B89B73" w14:textId="77777777" w:rsidR="00EB0464" w:rsidRPr="00A262AF" w:rsidRDefault="00EB0464" w:rsidP="00C11EE9">
            <w:pPr>
              <w:pStyle w:val="Brdtekst"/>
              <w:keepNext/>
              <w:spacing w:after="0"/>
              <w:rPr>
                <w:b/>
                <w:lang w:val="en-GB"/>
              </w:rPr>
            </w:pPr>
            <w:r w:rsidRPr="00A262AF">
              <w:rPr>
                <w:b/>
                <w:lang w:val="en-GB"/>
              </w:rPr>
              <w:t>(Yes/No/</w:t>
            </w:r>
          </w:p>
          <w:p w14:paraId="1F304D9E" w14:textId="77777777" w:rsidR="00EB0464" w:rsidRPr="00A262AF" w:rsidRDefault="00EB0464" w:rsidP="00C11EE9">
            <w:pPr>
              <w:pStyle w:val="Brdtekst"/>
              <w:keepNext/>
              <w:spacing w:after="0"/>
              <w:rPr>
                <w:b/>
                <w:lang w:val="en-GB"/>
              </w:rPr>
            </w:pPr>
            <w:r w:rsidRPr="00A262AF">
              <w:rPr>
                <w:b/>
                <w:lang w:val="en-GB"/>
              </w:rPr>
              <w:t>Partially)</w:t>
            </w:r>
          </w:p>
        </w:tc>
        <w:tc>
          <w:tcPr>
            <w:tcW w:w="1525" w:type="pct"/>
            <w:shd w:val="clear" w:color="auto" w:fill="FDE9D9" w:themeFill="accent6" w:themeFillTint="33"/>
          </w:tcPr>
          <w:p w14:paraId="1B1E5AC7" w14:textId="77777777" w:rsidR="00EB0464" w:rsidRPr="00A262AF" w:rsidRDefault="00EB0464" w:rsidP="00C11EE9">
            <w:pPr>
              <w:pStyle w:val="Brdtekst"/>
              <w:keepNext/>
              <w:spacing w:after="0"/>
              <w:rPr>
                <w:b/>
                <w:lang w:val="en-GB"/>
              </w:rPr>
            </w:pPr>
            <w:r w:rsidRPr="00A262AF">
              <w:rPr>
                <w:b/>
                <w:lang w:val="en-GB"/>
              </w:rPr>
              <w:t xml:space="preserve">Solution </w:t>
            </w:r>
          </w:p>
        </w:tc>
      </w:tr>
      <w:tr w:rsidR="00EB0464" w:rsidRPr="008F7DD5" w14:paraId="51DDBCD2" w14:textId="77777777" w:rsidTr="00C11EE9">
        <w:trPr>
          <w:cantSplit/>
        </w:trPr>
        <w:tc>
          <w:tcPr>
            <w:tcW w:w="387" w:type="pct"/>
          </w:tcPr>
          <w:p w14:paraId="22707470" w14:textId="77777777" w:rsidR="00EB0464" w:rsidRPr="00A262AF" w:rsidRDefault="00EB0464" w:rsidP="00C11EE9">
            <w:pPr>
              <w:pStyle w:val="Overskrift3"/>
              <w:keepNext w:val="0"/>
              <w:rPr>
                <w:lang w:val="en-GB"/>
              </w:rPr>
            </w:pPr>
          </w:p>
        </w:tc>
        <w:tc>
          <w:tcPr>
            <w:tcW w:w="1208" w:type="pct"/>
          </w:tcPr>
          <w:p w14:paraId="4F2FBF7C" w14:textId="77777777" w:rsidR="00EB0464" w:rsidRPr="00EB0464" w:rsidRDefault="00EB0464" w:rsidP="00C11EE9">
            <w:pPr>
              <w:rPr>
                <w:lang w:val="en-US"/>
              </w:rPr>
            </w:pPr>
            <w:r w:rsidRPr="00EB0464">
              <w:rPr>
                <w:lang w:val="en-US"/>
              </w:rPr>
              <w:t xml:space="preserve">FMFS </w:t>
            </w:r>
            <w:r w:rsidRPr="00D33851">
              <w:rPr>
                <w:b/>
                <w:i/>
                <w:lang w:val="en-US"/>
              </w:rPr>
              <w:t>should</w:t>
            </w:r>
            <w:r w:rsidRPr="00D33851">
              <w:rPr>
                <w:lang w:val="en-US"/>
              </w:rPr>
              <w:t xml:space="preserve"> provide</w:t>
            </w:r>
            <w:r w:rsidRPr="00EB0464">
              <w:rPr>
                <w:lang w:val="en-US"/>
              </w:rPr>
              <w:t xml:space="preserve"> mission training for the entire NNWN NFH crew (4 crewmembers: 2 pilots,  Tacco and Sensor operator)</w:t>
            </w:r>
          </w:p>
        </w:tc>
        <w:tc>
          <w:tcPr>
            <w:tcW w:w="1073" w:type="pct"/>
          </w:tcPr>
          <w:p w14:paraId="75D1C6DE" w14:textId="3DF5B4E7" w:rsidR="00EB0464" w:rsidRPr="00A262AF" w:rsidRDefault="0066459A" w:rsidP="00C11EE9">
            <w:pPr>
              <w:rPr>
                <w:lang w:val="en-GB"/>
              </w:rPr>
            </w:pPr>
            <w:r>
              <w:rPr>
                <w:lang w:val="en-GB"/>
              </w:rPr>
              <w:t>The contractor shall confirm if requirement is fulfilled.</w:t>
            </w:r>
          </w:p>
        </w:tc>
        <w:tc>
          <w:tcPr>
            <w:tcW w:w="336" w:type="pct"/>
          </w:tcPr>
          <w:p w14:paraId="0BC73627" w14:textId="77777777" w:rsidR="00EB0464" w:rsidRPr="00A262AF" w:rsidRDefault="00FD027A" w:rsidP="00C11EE9">
            <w:pPr>
              <w:jc w:val="center"/>
              <w:rPr>
                <w:b/>
                <w:lang w:val="en-GB"/>
              </w:rPr>
            </w:pPr>
            <w:r>
              <w:rPr>
                <w:b/>
                <w:lang w:val="en-GB"/>
              </w:rPr>
              <w:t>B</w:t>
            </w:r>
          </w:p>
        </w:tc>
        <w:tc>
          <w:tcPr>
            <w:tcW w:w="471" w:type="pct"/>
          </w:tcPr>
          <w:p w14:paraId="74752140" w14:textId="77777777" w:rsidR="00EB0464" w:rsidRPr="00A262AF" w:rsidRDefault="00EB0464" w:rsidP="00C11EE9">
            <w:pPr>
              <w:rPr>
                <w:lang w:val="en-GB"/>
              </w:rPr>
            </w:pPr>
          </w:p>
        </w:tc>
        <w:tc>
          <w:tcPr>
            <w:tcW w:w="1525" w:type="pct"/>
          </w:tcPr>
          <w:p w14:paraId="4C897F19" w14:textId="77777777" w:rsidR="00EB0464" w:rsidRPr="00A262AF" w:rsidRDefault="00EB0464" w:rsidP="00C11EE9">
            <w:pPr>
              <w:rPr>
                <w:lang w:val="en-GB"/>
              </w:rPr>
            </w:pPr>
          </w:p>
        </w:tc>
      </w:tr>
      <w:tr w:rsidR="00EB0464" w:rsidRPr="008F7DD5" w14:paraId="44DA86D8" w14:textId="77777777" w:rsidTr="00C11EE9">
        <w:trPr>
          <w:cantSplit/>
        </w:trPr>
        <w:tc>
          <w:tcPr>
            <w:tcW w:w="387" w:type="pct"/>
          </w:tcPr>
          <w:p w14:paraId="42A19CDB" w14:textId="77777777" w:rsidR="00EB0464" w:rsidRPr="00A262AF" w:rsidRDefault="00EB0464" w:rsidP="00C11EE9">
            <w:pPr>
              <w:pStyle w:val="Overskrift3"/>
              <w:keepNext w:val="0"/>
              <w:rPr>
                <w:lang w:val="en-GB"/>
              </w:rPr>
            </w:pPr>
          </w:p>
        </w:tc>
        <w:tc>
          <w:tcPr>
            <w:tcW w:w="1208" w:type="pct"/>
          </w:tcPr>
          <w:p w14:paraId="4D0B4BDC" w14:textId="77777777" w:rsidR="00EB0464" w:rsidRPr="00EB0464" w:rsidRDefault="00240832" w:rsidP="00C11EE9">
            <w:pPr>
              <w:rPr>
                <w:lang w:val="en-US"/>
              </w:rPr>
            </w:pPr>
            <w:r w:rsidRPr="00D33851">
              <w:rPr>
                <w:lang w:val="en-US"/>
              </w:rPr>
              <w:t xml:space="preserve">FMFS </w:t>
            </w:r>
            <w:r w:rsidRPr="00D33851">
              <w:rPr>
                <w:b/>
                <w:i/>
                <w:lang w:val="en-US"/>
              </w:rPr>
              <w:t xml:space="preserve">should </w:t>
            </w:r>
            <w:r w:rsidRPr="00D33851">
              <w:rPr>
                <w:lang w:val="en-US"/>
              </w:rPr>
              <w:t>have a</w:t>
            </w:r>
            <w:r w:rsidRPr="00240832">
              <w:rPr>
                <w:lang w:val="en-US"/>
              </w:rPr>
              <w:t xml:space="preserve"> recording system that allows for debriefing of tactical mission training</w:t>
            </w:r>
          </w:p>
        </w:tc>
        <w:tc>
          <w:tcPr>
            <w:tcW w:w="1073" w:type="pct"/>
          </w:tcPr>
          <w:p w14:paraId="456A09A5" w14:textId="2B2D5C68" w:rsidR="00EB0464" w:rsidRPr="00A262AF" w:rsidRDefault="0066459A" w:rsidP="00C11EE9">
            <w:pPr>
              <w:rPr>
                <w:lang w:val="en-GB"/>
              </w:rPr>
            </w:pPr>
            <w:r>
              <w:rPr>
                <w:lang w:val="en-GB"/>
              </w:rPr>
              <w:t>The contractor shall confirm if requirement is fulfilled.</w:t>
            </w:r>
          </w:p>
        </w:tc>
        <w:tc>
          <w:tcPr>
            <w:tcW w:w="336" w:type="pct"/>
          </w:tcPr>
          <w:p w14:paraId="1000C6CD" w14:textId="77777777" w:rsidR="00EB0464" w:rsidRPr="00A262AF" w:rsidRDefault="00FD027A" w:rsidP="00C11EE9">
            <w:pPr>
              <w:jc w:val="center"/>
              <w:rPr>
                <w:b/>
                <w:lang w:val="en-GB"/>
              </w:rPr>
            </w:pPr>
            <w:r>
              <w:rPr>
                <w:b/>
                <w:lang w:val="en-GB"/>
              </w:rPr>
              <w:t>B</w:t>
            </w:r>
          </w:p>
        </w:tc>
        <w:tc>
          <w:tcPr>
            <w:tcW w:w="471" w:type="pct"/>
          </w:tcPr>
          <w:p w14:paraId="08D7615F" w14:textId="77777777" w:rsidR="00EB0464" w:rsidRPr="00A262AF" w:rsidRDefault="00EB0464" w:rsidP="00C11EE9">
            <w:pPr>
              <w:rPr>
                <w:lang w:val="en-GB"/>
              </w:rPr>
            </w:pPr>
          </w:p>
        </w:tc>
        <w:tc>
          <w:tcPr>
            <w:tcW w:w="1525" w:type="pct"/>
          </w:tcPr>
          <w:p w14:paraId="49BF2425" w14:textId="77777777" w:rsidR="00EB0464" w:rsidRPr="00A262AF" w:rsidRDefault="00EB0464" w:rsidP="00C11EE9">
            <w:pPr>
              <w:rPr>
                <w:lang w:val="en-GB"/>
              </w:rPr>
            </w:pPr>
          </w:p>
        </w:tc>
      </w:tr>
      <w:tr w:rsidR="00EB0464" w:rsidRPr="008F7DD5" w14:paraId="1BC58DE0" w14:textId="77777777" w:rsidTr="007B6410">
        <w:trPr>
          <w:cantSplit/>
          <w:trHeight w:val="1721"/>
        </w:trPr>
        <w:tc>
          <w:tcPr>
            <w:tcW w:w="387" w:type="pct"/>
          </w:tcPr>
          <w:p w14:paraId="0E73D96C" w14:textId="77777777" w:rsidR="00EB0464" w:rsidRPr="00A262AF" w:rsidRDefault="00EB0464" w:rsidP="00C11EE9">
            <w:pPr>
              <w:pStyle w:val="Overskrift3"/>
              <w:keepNext w:val="0"/>
              <w:rPr>
                <w:lang w:val="en-GB"/>
              </w:rPr>
            </w:pPr>
          </w:p>
        </w:tc>
        <w:tc>
          <w:tcPr>
            <w:tcW w:w="1208" w:type="pct"/>
          </w:tcPr>
          <w:p w14:paraId="0D68CC9E" w14:textId="77777777" w:rsidR="00240832" w:rsidRPr="00240832" w:rsidRDefault="00240832" w:rsidP="00240832">
            <w:pPr>
              <w:rPr>
                <w:lang w:val="en-US"/>
              </w:rPr>
            </w:pPr>
            <w:r w:rsidRPr="00240832">
              <w:rPr>
                <w:lang w:val="en-US"/>
              </w:rPr>
              <w:t xml:space="preserve">FMFS </w:t>
            </w:r>
            <w:r w:rsidRPr="007B6410">
              <w:rPr>
                <w:b/>
                <w:i/>
                <w:lang w:val="en-US"/>
              </w:rPr>
              <w:t>should</w:t>
            </w:r>
            <w:r w:rsidRPr="00240832">
              <w:rPr>
                <w:lang w:val="en-US"/>
              </w:rPr>
              <w:t xml:space="preserve"> cover primary sensor and mission systems, with characteristics and capabilities equal to NNWN.</w:t>
            </w:r>
          </w:p>
          <w:p w14:paraId="087E8EB6" w14:textId="77777777" w:rsidR="00EB0464" w:rsidRPr="00EB0464" w:rsidRDefault="00EB0464" w:rsidP="00C11EE9">
            <w:pPr>
              <w:rPr>
                <w:lang w:val="en-US"/>
              </w:rPr>
            </w:pPr>
          </w:p>
        </w:tc>
        <w:tc>
          <w:tcPr>
            <w:tcW w:w="1073" w:type="pct"/>
          </w:tcPr>
          <w:p w14:paraId="7A359044" w14:textId="02C42072" w:rsidR="00EB0464" w:rsidRPr="00A262AF" w:rsidRDefault="0066459A" w:rsidP="00C11EE9">
            <w:pPr>
              <w:rPr>
                <w:lang w:val="en-GB"/>
              </w:rPr>
            </w:pPr>
            <w:r>
              <w:rPr>
                <w:lang w:val="en-GB"/>
              </w:rPr>
              <w:t>The contractor shall confirm if requirement is fulfilled.</w:t>
            </w:r>
          </w:p>
        </w:tc>
        <w:tc>
          <w:tcPr>
            <w:tcW w:w="336" w:type="pct"/>
          </w:tcPr>
          <w:p w14:paraId="73EC6AB9" w14:textId="77777777" w:rsidR="00EB0464" w:rsidRPr="00A262AF" w:rsidRDefault="00FD027A" w:rsidP="00C11EE9">
            <w:pPr>
              <w:jc w:val="center"/>
              <w:rPr>
                <w:b/>
                <w:lang w:val="en-GB"/>
              </w:rPr>
            </w:pPr>
            <w:r>
              <w:rPr>
                <w:b/>
                <w:lang w:val="en-GB"/>
              </w:rPr>
              <w:t>B</w:t>
            </w:r>
          </w:p>
        </w:tc>
        <w:tc>
          <w:tcPr>
            <w:tcW w:w="471" w:type="pct"/>
          </w:tcPr>
          <w:p w14:paraId="4FC73C4F" w14:textId="77777777" w:rsidR="00EB0464" w:rsidRPr="00A262AF" w:rsidRDefault="00EB0464" w:rsidP="00C11EE9">
            <w:pPr>
              <w:rPr>
                <w:lang w:val="en-GB"/>
              </w:rPr>
            </w:pPr>
          </w:p>
        </w:tc>
        <w:tc>
          <w:tcPr>
            <w:tcW w:w="1525" w:type="pct"/>
          </w:tcPr>
          <w:p w14:paraId="29617B57" w14:textId="77777777" w:rsidR="00EB0464" w:rsidRPr="00A262AF" w:rsidRDefault="00EB0464" w:rsidP="00C11EE9">
            <w:pPr>
              <w:rPr>
                <w:lang w:val="en-GB"/>
              </w:rPr>
            </w:pPr>
          </w:p>
        </w:tc>
      </w:tr>
      <w:tr w:rsidR="00240832" w:rsidRPr="008F7DD5" w14:paraId="0E29DE1A" w14:textId="77777777" w:rsidTr="00C11EE9">
        <w:trPr>
          <w:cantSplit/>
        </w:trPr>
        <w:tc>
          <w:tcPr>
            <w:tcW w:w="387" w:type="pct"/>
          </w:tcPr>
          <w:p w14:paraId="04E098FB" w14:textId="77777777" w:rsidR="00240832" w:rsidRPr="00A262AF" w:rsidRDefault="00240832" w:rsidP="00C11EE9">
            <w:pPr>
              <w:pStyle w:val="Overskrift3"/>
              <w:keepNext w:val="0"/>
              <w:rPr>
                <w:lang w:val="en-GB"/>
              </w:rPr>
            </w:pPr>
          </w:p>
        </w:tc>
        <w:tc>
          <w:tcPr>
            <w:tcW w:w="1208" w:type="pct"/>
          </w:tcPr>
          <w:p w14:paraId="3759770D" w14:textId="77777777" w:rsidR="00240832" w:rsidRPr="00240832" w:rsidRDefault="00240832" w:rsidP="00240832">
            <w:pPr>
              <w:rPr>
                <w:lang w:val="en-US"/>
              </w:rPr>
            </w:pPr>
            <w:r w:rsidRPr="00240832">
              <w:rPr>
                <w:lang w:val="en-US"/>
              </w:rPr>
              <w:t xml:space="preserve">FMFS </w:t>
            </w:r>
            <w:r w:rsidRPr="007B6410">
              <w:rPr>
                <w:b/>
                <w:i/>
                <w:lang w:val="en-US"/>
              </w:rPr>
              <w:t>should</w:t>
            </w:r>
            <w:r w:rsidRPr="00240832">
              <w:rPr>
                <w:lang w:val="en-US"/>
              </w:rPr>
              <w:t xml:space="preserve"> allow for Customer to predefine tactical scenarios (entities; course, speed altitude) and environment (area, meteorological condition), and for instructors to change environment and number of entities and their behavior during training.</w:t>
            </w:r>
          </w:p>
        </w:tc>
        <w:tc>
          <w:tcPr>
            <w:tcW w:w="1073" w:type="pct"/>
          </w:tcPr>
          <w:p w14:paraId="7E390B74" w14:textId="7A32AD55" w:rsidR="00240832" w:rsidRPr="00A262AF" w:rsidRDefault="0066459A" w:rsidP="00C11EE9">
            <w:pPr>
              <w:rPr>
                <w:lang w:val="en-GB"/>
              </w:rPr>
            </w:pPr>
            <w:r>
              <w:rPr>
                <w:lang w:val="en-GB"/>
              </w:rPr>
              <w:t>The contractor shall confirm if requirement is fulfilled.</w:t>
            </w:r>
          </w:p>
        </w:tc>
        <w:tc>
          <w:tcPr>
            <w:tcW w:w="336" w:type="pct"/>
          </w:tcPr>
          <w:p w14:paraId="6D796A42" w14:textId="77777777" w:rsidR="00240832" w:rsidRPr="00A262AF" w:rsidRDefault="00FD027A" w:rsidP="00C11EE9">
            <w:pPr>
              <w:jc w:val="center"/>
              <w:rPr>
                <w:b/>
                <w:lang w:val="en-GB"/>
              </w:rPr>
            </w:pPr>
            <w:r>
              <w:rPr>
                <w:b/>
                <w:lang w:val="en-GB"/>
              </w:rPr>
              <w:t>B</w:t>
            </w:r>
          </w:p>
        </w:tc>
        <w:tc>
          <w:tcPr>
            <w:tcW w:w="471" w:type="pct"/>
          </w:tcPr>
          <w:p w14:paraId="65EE4F66" w14:textId="77777777" w:rsidR="00240832" w:rsidRPr="00A262AF" w:rsidRDefault="00240832" w:rsidP="00C11EE9">
            <w:pPr>
              <w:rPr>
                <w:lang w:val="en-GB"/>
              </w:rPr>
            </w:pPr>
          </w:p>
        </w:tc>
        <w:tc>
          <w:tcPr>
            <w:tcW w:w="1525" w:type="pct"/>
          </w:tcPr>
          <w:p w14:paraId="0268EBC7" w14:textId="77777777" w:rsidR="00240832" w:rsidRPr="00A262AF" w:rsidRDefault="00240832" w:rsidP="00C11EE9">
            <w:pPr>
              <w:rPr>
                <w:lang w:val="en-GB"/>
              </w:rPr>
            </w:pPr>
          </w:p>
        </w:tc>
      </w:tr>
      <w:tr w:rsidR="00240832" w:rsidRPr="008F7DD5" w14:paraId="235C7A35" w14:textId="77777777" w:rsidTr="00C11EE9">
        <w:trPr>
          <w:cantSplit/>
        </w:trPr>
        <w:tc>
          <w:tcPr>
            <w:tcW w:w="387" w:type="pct"/>
          </w:tcPr>
          <w:p w14:paraId="773A56BF" w14:textId="77777777" w:rsidR="00240832" w:rsidRPr="00A262AF" w:rsidRDefault="00240832" w:rsidP="00C11EE9">
            <w:pPr>
              <w:pStyle w:val="Overskrift3"/>
              <w:keepNext w:val="0"/>
              <w:rPr>
                <w:lang w:val="en-GB"/>
              </w:rPr>
            </w:pPr>
          </w:p>
        </w:tc>
        <w:tc>
          <w:tcPr>
            <w:tcW w:w="1208" w:type="pct"/>
          </w:tcPr>
          <w:p w14:paraId="141EE349" w14:textId="77777777" w:rsidR="00240832" w:rsidRPr="00240832" w:rsidRDefault="00240832" w:rsidP="00240832">
            <w:pPr>
              <w:rPr>
                <w:lang w:val="en-US"/>
              </w:rPr>
            </w:pPr>
            <w:r w:rsidRPr="00240832">
              <w:rPr>
                <w:lang w:val="en-US"/>
              </w:rPr>
              <w:t xml:space="preserve">FMFS </w:t>
            </w:r>
            <w:r w:rsidRPr="007B6410">
              <w:rPr>
                <w:b/>
                <w:i/>
                <w:lang w:val="en-US"/>
              </w:rPr>
              <w:t>should</w:t>
            </w:r>
            <w:r w:rsidRPr="00240832">
              <w:rPr>
                <w:lang w:val="en-US"/>
              </w:rPr>
              <w:t xml:space="preserve"> allow for training of basic handling, IMC/IFR and emergencies of cockpit crew</w:t>
            </w:r>
          </w:p>
        </w:tc>
        <w:tc>
          <w:tcPr>
            <w:tcW w:w="1073" w:type="pct"/>
          </w:tcPr>
          <w:p w14:paraId="000231C7" w14:textId="08A75EF7" w:rsidR="00240832" w:rsidRPr="00A262AF" w:rsidRDefault="0066459A" w:rsidP="00C11EE9">
            <w:pPr>
              <w:rPr>
                <w:lang w:val="en-GB"/>
              </w:rPr>
            </w:pPr>
            <w:r>
              <w:rPr>
                <w:lang w:val="en-GB"/>
              </w:rPr>
              <w:t>The contractor shall confirm if requirement is fulfilled.</w:t>
            </w:r>
          </w:p>
        </w:tc>
        <w:tc>
          <w:tcPr>
            <w:tcW w:w="336" w:type="pct"/>
          </w:tcPr>
          <w:p w14:paraId="6F3C52FE" w14:textId="77777777" w:rsidR="00240832" w:rsidRPr="00A262AF" w:rsidRDefault="00FD027A" w:rsidP="00C11EE9">
            <w:pPr>
              <w:jc w:val="center"/>
              <w:rPr>
                <w:b/>
                <w:lang w:val="en-GB"/>
              </w:rPr>
            </w:pPr>
            <w:r>
              <w:rPr>
                <w:b/>
                <w:lang w:val="en-GB"/>
              </w:rPr>
              <w:t>B</w:t>
            </w:r>
          </w:p>
        </w:tc>
        <w:tc>
          <w:tcPr>
            <w:tcW w:w="471" w:type="pct"/>
          </w:tcPr>
          <w:p w14:paraId="7848C0D9" w14:textId="77777777" w:rsidR="00240832" w:rsidRPr="00A262AF" w:rsidRDefault="00240832" w:rsidP="00C11EE9">
            <w:pPr>
              <w:rPr>
                <w:lang w:val="en-GB"/>
              </w:rPr>
            </w:pPr>
          </w:p>
        </w:tc>
        <w:tc>
          <w:tcPr>
            <w:tcW w:w="1525" w:type="pct"/>
          </w:tcPr>
          <w:p w14:paraId="1A1B4616" w14:textId="77777777" w:rsidR="00240832" w:rsidRPr="00A262AF" w:rsidRDefault="00240832" w:rsidP="00C11EE9">
            <w:pPr>
              <w:rPr>
                <w:lang w:val="en-GB"/>
              </w:rPr>
            </w:pPr>
          </w:p>
        </w:tc>
      </w:tr>
      <w:tr w:rsidR="00EB2AA4" w:rsidRPr="00EB2AA4" w14:paraId="6BF45678" w14:textId="77777777" w:rsidTr="00C11EE9">
        <w:trPr>
          <w:cantSplit/>
        </w:trPr>
        <w:tc>
          <w:tcPr>
            <w:tcW w:w="387" w:type="pct"/>
          </w:tcPr>
          <w:p w14:paraId="2DC91048" w14:textId="77777777" w:rsidR="00EB2AA4" w:rsidRPr="00A262AF" w:rsidRDefault="00EB2AA4" w:rsidP="00C11EE9">
            <w:pPr>
              <w:pStyle w:val="Overskrift3"/>
              <w:keepNext w:val="0"/>
              <w:rPr>
                <w:lang w:val="en-GB"/>
              </w:rPr>
            </w:pPr>
          </w:p>
        </w:tc>
        <w:tc>
          <w:tcPr>
            <w:tcW w:w="1208" w:type="pct"/>
          </w:tcPr>
          <w:p w14:paraId="15826982" w14:textId="77777777" w:rsidR="00F13EC1" w:rsidRDefault="00F13EC1" w:rsidP="00F13EC1">
            <w:pPr>
              <w:rPr>
                <w:highlight w:val="yellow"/>
                <w:lang w:val="en-US"/>
              </w:rPr>
            </w:pPr>
            <w:r>
              <w:rPr>
                <w:lang w:val="en-US"/>
              </w:rPr>
              <w:t xml:space="preserve">The following events </w:t>
            </w:r>
            <w:r w:rsidRPr="007B6410">
              <w:rPr>
                <w:b/>
                <w:i/>
                <w:lang w:val="en-US"/>
              </w:rPr>
              <w:t xml:space="preserve">should </w:t>
            </w:r>
            <w:r w:rsidRPr="0052013E">
              <w:rPr>
                <w:lang w:val="en-US"/>
              </w:rPr>
              <w:t>be performed</w:t>
            </w:r>
            <w:r>
              <w:rPr>
                <w:lang w:val="en-US"/>
              </w:rPr>
              <w:t>:</w:t>
            </w:r>
          </w:p>
          <w:p w14:paraId="4716616A" w14:textId="77777777" w:rsidR="00EB2AA4" w:rsidRPr="00F13EC1" w:rsidRDefault="00EB2AA4" w:rsidP="007B6410">
            <w:pPr>
              <w:pStyle w:val="Listeavsnitt"/>
              <w:numPr>
                <w:ilvl w:val="0"/>
                <w:numId w:val="28"/>
              </w:numPr>
              <w:rPr>
                <w:lang w:val="en-US"/>
              </w:rPr>
            </w:pPr>
            <w:r w:rsidRPr="007B6410">
              <w:rPr>
                <w:lang w:val="en-US"/>
              </w:rPr>
              <w:t>Sonar system failures</w:t>
            </w:r>
            <w:r w:rsidR="00F13EC1" w:rsidRPr="007B6410">
              <w:rPr>
                <w:lang w:val="en-US"/>
              </w:rPr>
              <w:t xml:space="preserve"> </w:t>
            </w:r>
          </w:p>
        </w:tc>
        <w:tc>
          <w:tcPr>
            <w:tcW w:w="1073" w:type="pct"/>
          </w:tcPr>
          <w:p w14:paraId="40A3FA65" w14:textId="314FAFCC" w:rsidR="00EB2AA4" w:rsidRPr="00A262AF" w:rsidRDefault="0066459A" w:rsidP="00C11EE9">
            <w:pPr>
              <w:rPr>
                <w:lang w:val="en-GB"/>
              </w:rPr>
            </w:pPr>
            <w:r>
              <w:rPr>
                <w:lang w:val="en-GB"/>
              </w:rPr>
              <w:t>The contractor shall confirm if requirement is fulfilled.</w:t>
            </w:r>
          </w:p>
        </w:tc>
        <w:tc>
          <w:tcPr>
            <w:tcW w:w="336" w:type="pct"/>
          </w:tcPr>
          <w:p w14:paraId="6DC9DB31" w14:textId="77777777" w:rsidR="00EB2AA4" w:rsidRDefault="00F13EC1" w:rsidP="00C11EE9">
            <w:pPr>
              <w:jc w:val="center"/>
              <w:rPr>
                <w:b/>
                <w:lang w:val="en-GB"/>
              </w:rPr>
            </w:pPr>
            <w:r>
              <w:rPr>
                <w:b/>
                <w:lang w:val="en-GB"/>
              </w:rPr>
              <w:t>B</w:t>
            </w:r>
          </w:p>
        </w:tc>
        <w:tc>
          <w:tcPr>
            <w:tcW w:w="471" w:type="pct"/>
          </w:tcPr>
          <w:p w14:paraId="73EAD338" w14:textId="77777777" w:rsidR="00EB2AA4" w:rsidRPr="00A262AF" w:rsidRDefault="00EB2AA4" w:rsidP="00C11EE9">
            <w:pPr>
              <w:rPr>
                <w:lang w:val="en-GB"/>
              </w:rPr>
            </w:pPr>
          </w:p>
        </w:tc>
        <w:tc>
          <w:tcPr>
            <w:tcW w:w="1525" w:type="pct"/>
          </w:tcPr>
          <w:p w14:paraId="12B60541" w14:textId="77777777" w:rsidR="00EB2AA4" w:rsidRPr="00A262AF" w:rsidRDefault="00EB2AA4" w:rsidP="00C11EE9">
            <w:pPr>
              <w:rPr>
                <w:lang w:val="en-GB"/>
              </w:rPr>
            </w:pPr>
          </w:p>
        </w:tc>
      </w:tr>
      <w:tr w:rsidR="00572848" w:rsidRPr="00EB2AA4" w14:paraId="2152F331" w14:textId="77777777" w:rsidTr="00C11EE9">
        <w:trPr>
          <w:cantSplit/>
        </w:trPr>
        <w:tc>
          <w:tcPr>
            <w:tcW w:w="387" w:type="pct"/>
          </w:tcPr>
          <w:p w14:paraId="17A61ADA" w14:textId="77777777" w:rsidR="00572848" w:rsidRPr="00A262AF" w:rsidRDefault="00572848" w:rsidP="00572848">
            <w:pPr>
              <w:pStyle w:val="Overskrift3"/>
              <w:keepNext w:val="0"/>
              <w:rPr>
                <w:lang w:val="en-GB"/>
              </w:rPr>
            </w:pPr>
          </w:p>
        </w:tc>
        <w:tc>
          <w:tcPr>
            <w:tcW w:w="1208" w:type="pct"/>
          </w:tcPr>
          <w:p w14:paraId="5A60EE57" w14:textId="77777777" w:rsidR="00572848" w:rsidRDefault="00572848" w:rsidP="00572848">
            <w:pPr>
              <w:rPr>
                <w:lang w:val="en-US"/>
              </w:rPr>
            </w:pPr>
            <w:r w:rsidRPr="00EB0464">
              <w:rPr>
                <w:lang w:val="en-US"/>
              </w:rPr>
              <w:t>Visual data base offe</w:t>
            </w:r>
            <w:r>
              <w:rPr>
                <w:lang w:val="en-US"/>
              </w:rPr>
              <w:t xml:space="preserve">red for VFR training areas </w:t>
            </w:r>
            <w:r w:rsidRPr="007B6410">
              <w:rPr>
                <w:b/>
                <w:i/>
                <w:lang w:val="en-US"/>
              </w:rPr>
              <w:t xml:space="preserve">should </w:t>
            </w:r>
            <w:r w:rsidRPr="00EB0464">
              <w:rPr>
                <w:lang w:val="en-US"/>
              </w:rPr>
              <w:t>include airfields, helipads (ground and roof tops) and confined areas.</w:t>
            </w:r>
          </w:p>
        </w:tc>
        <w:tc>
          <w:tcPr>
            <w:tcW w:w="1073" w:type="pct"/>
          </w:tcPr>
          <w:p w14:paraId="53A474F1" w14:textId="66E40604" w:rsidR="00572848" w:rsidRPr="00A262AF" w:rsidRDefault="0066459A" w:rsidP="00572848">
            <w:pPr>
              <w:rPr>
                <w:lang w:val="en-GB"/>
              </w:rPr>
            </w:pPr>
            <w:r>
              <w:rPr>
                <w:lang w:val="en-GB"/>
              </w:rPr>
              <w:t>The contractor shall confirm if requirement is fulfilled.</w:t>
            </w:r>
          </w:p>
        </w:tc>
        <w:tc>
          <w:tcPr>
            <w:tcW w:w="336" w:type="pct"/>
          </w:tcPr>
          <w:p w14:paraId="67272C9F" w14:textId="77777777" w:rsidR="00572848" w:rsidRDefault="00572848" w:rsidP="00572848">
            <w:pPr>
              <w:jc w:val="center"/>
              <w:rPr>
                <w:b/>
                <w:lang w:val="en-GB"/>
              </w:rPr>
            </w:pPr>
            <w:r>
              <w:rPr>
                <w:b/>
                <w:lang w:val="en-GB"/>
              </w:rPr>
              <w:t>B</w:t>
            </w:r>
          </w:p>
        </w:tc>
        <w:tc>
          <w:tcPr>
            <w:tcW w:w="471" w:type="pct"/>
          </w:tcPr>
          <w:p w14:paraId="64E7BF41" w14:textId="77777777" w:rsidR="00572848" w:rsidRPr="00A262AF" w:rsidRDefault="00572848" w:rsidP="00572848">
            <w:pPr>
              <w:rPr>
                <w:lang w:val="en-GB"/>
              </w:rPr>
            </w:pPr>
          </w:p>
        </w:tc>
        <w:tc>
          <w:tcPr>
            <w:tcW w:w="1525" w:type="pct"/>
          </w:tcPr>
          <w:p w14:paraId="29A1053E" w14:textId="77777777" w:rsidR="00572848" w:rsidRPr="00A262AF" w:rsidRDefault="00572848" w:rsidP="00572848">
            <w:pPr>
              <w:rPr>
                <w:lang w:val="en-GB"/>
              </w:rPr>
            </w:pPr>
          </w:p>
        </w:tc>
      </w:tr>
      <w:tr w:rsidR="001B3740" w:rsidRPr="00EB2AA4" w14:paraId="422F6A44" w14:textId="77777777" w:rsidTr="00C11EE9">
        <w:trPr>
          <w:cantSplit/>
        </w:trPr>
        <w:tc>
          <w:tcPr>
            <w:tcW w:w="387" w:type="pct"/>
          </w:tcPr>
          <w:p w14:paraId="06486636" w14:textId="77777777" w:rsidR="001B3740" w:rsidRPr="00A262AF" w:rsidRDefault="001B3740" w:rsidP="00572848">
            <w:pPr>
              <w:pStyle w:val="Overskrift3"/>
              <w:keepNext w:val="0"/>
              <w:rPr>
                <w:lang w:val="en-GB"/>
              </w:rPr>
            </w:pPr>
          </w:p>
        </w:tc>
        <w:tc>
          <w:tcPr>
            <w:tcW w:w="1208" w:type="pct"/>
          </w:tcPr>
          <w:p w14:paraId="2285DD11" w14:textId="77777777" w:rsidR="001B3740" w:rsidRPr="00EB0464" w:rsidRDefault="001B3740" w:rsidP="00572848">
            <w:pPr>
              <w:rPr>
                <w:lang w:val="en-US"/>
              </w:rPr>
            </w:pPr>
            <w:r>
              <w:rPr>
                <w:lang w:val="en-US"/>
              </w:rPr>
              <w:t>Instructors provided by the Contractor shall be authorized for NATO CONFIDENTIAL in their home country</w:t>
            </w:r>
          </w:p>
        </w:tc>
        <w:tc>
          <w:tcPr>
            <w:tcW w:w="1073" w:type="pct"/>
          </w:tcPr>
          <w:p w14:paraId="047E988A" w14:textId="46F71FB8" w:rsidR="001B3740" w:rsidRPr="00A262AF" w:rsidRDefault="0066459A" w:rsidP="00572848">
            <w:pPr>
              <w:rPr>
                <w:lang w:val="en-GB"/>
              </w:rPr>
            </w:pPr>
            <w:r>
              <w:rPr>
                <w:lang w:val="en-GB"/>
              </w:rPr>
              <w:t>The contractor shall confirm if requirement is fulfilled.</w:t>
            </w:r>
          </w:p>
        </w:tc>
        <w:tc>
          <w:tcPr>
            <w:tcW w:w="336" w:type="pct"/>
          </w:tcPr>
          <w:p w14:paraId="07AEA4ED" w14:textId="77777777" w:rsidR="001B3740" w:rsidRDefault="001B3740" w:rsidP="00572848">
            <w:pPr>
              <w:jc w:val="center"/>
              <w:rPr>
                <w:b/>
                <w:lang w:val="en-GB"/>
              </w:rPr>
            </w:pPr>
            <w:r>
              <w:rPr>
                <w:b/>
                <w:lang w:val="en-GB"/>
              </w:rPr>
              <w:t>A</w:t>
            </w:r>
          </w:p>
        </w:tc>
        <w:tc>
          <w:tcPr>
            <w:tcW w:w="471" w:type="pct"/>
          </w:tcPr>
          <w:p w14:paraId="51F9D3D1" w14:textId="77777777" w:rsidR="001B3740" w:rsidRPr="00A262AF" w:rsidRDefault="001B3740" w:rsidP="00572848">
            <w:pPr>
              <w:rPr>
                <w:lang w:val="en-GB"/>
              </w:rPr>
            </w:pPr>
          </w:p>
        </w:tc>
        <w:tc>
          <w:tcPr>
            <w:tcW w:w="1525" w:type="pct"/>
          </w:tcPr>
          <w:p w14:paraId="783FC9D8" w14:textId="77777777" w:rsidR="001B3740" w:rsidRPr="00A262AF" w:rsidRDefault="001B3740" w:rsidP="00572848">
            <w:pPr>
              <w:rPr>
                <w:lang w:val="en-GB"/>
              </w:rPr>
            </w:pPr>
          </w:p>
        </w:tc>
      </w:tr>
      <w:tr w:rsidR="00191EF2" w:rsidRPr="00EB2AA4" w14:paraId="3612C545" w14:textId="77777777" w:rsidTr="00C11EE9">
        <w:trPr>
          <w:cantSplit/>
        </w:trPr>
        <w:tc>
          <w:tcPr>
            <w:tcW w:w="387" w:type="pct"/>
          </w:tcPr>
          <w:p w14:paraId="300C83DA" w14:textId="77777777" w:rsidR="00191EF2" w:rsidRPr="00A262AF" w:rsidRDefault="00191EF2" w:rsidP="00191EF2">
            <w:pPr>
              <w:pStyle w:val="Overskrift3"/>
              <w:keepNext w:val="0"/>
              <w:rPr>
                <w:lang w:val="en-GB"/>
              </w:rPr>
            </w:pPr>
          </w:p>
        </w:tc>
        <w:tc>
          <w:tcPr>
            <w:tcW w:w="1208" w:type="pct"/>
          </w:tcPr>
          <w:p w14:paraId="6B2B112B" w14:textId="77777777" w:rsidR="00191EF2" w:rsidRPr="00EB0464" w:rsidRDefault="00191EF2" w:rsidP="00191EF2">
            <w:pPr>
              <w:rPr>
                <w:lang w:val="en-US"/>
              </w:rPr>
            </w:pPr>
            <w:r w:rsidRPr="00240832">
              <w:rPr>
                <w:lang w:val="en-US"/>
              </w:rPr>
              <w:t>Instructors provided by the contractor shall</w:t>
            </w:r>
          </w:p>
          <w:p w14:paraId="6E3E89B1" w14:textId="77777777" w:rsidR="00191EF2" w:rsidRPr="00191EF2" w:rsidRDefault="00191EF2" w:rsidP="007B6410">
            <w:pPr>
              <w:pStyle w:val="Listeavsnitt"/>
              <w:numPr>
                <w:ilvl w:val="0"/>
                <w:numId w:val="31"/>
              </w:numPr>
              <w:rPr>
                <w:lang w:val="en-US"/>
              </w:rPr>
            </w:pPr>
            <w:r w:rsidRPr="00191EF2">
              <w:rPr>
                <w:lang w:val="en-US"/>
              </w:rPr>
              <w:t>At all times be qualified as a simulator instructor iaw applicable rules and regulations (military and/or civilian).</w:t>
            </w:r>
          </w:p>
          <w:p w14:paraId="70353ADE" w14:textId="77777777" w:rsidR="00191EF2" w:rsidRPr="00191EF2" w:rsidRDefault="00191EF2" w:rsidP="007B6410">
            <w:pPr>
              <w:pStyle w:val="Listeavsnitt"/>
              <w:numPr>
                <w:ilvl w:val="0"/>
                <w:numId w:val="31"/>
              </w:numPr>
              <w:rPr>
                <w:lang w:val="en-US"/>
              </w:rPr>
            </w:pPr>
            <w:r w:rsidRPr="00191EF2">
              <w:rPr>
                <w:lang w:val="en-US"/>
              </w:rPr>
              <w:t>Have in depth knowledge of</w:t>
            </w:r>
            <w:r>
              <w:rPr>
                <w:lang w:val="en-US"/>
              </w:rPr>
              <w:t xml:space="preserve"> NH90 NFH</w:t>
            </w:r>
            <w:r w:rsidRPr="00191EF2">
              <w:rPr>
                <w:lang w:val="en-US"/>
              </w:rPr>
              <w:t xml:space="preserve"> aircraft systems. </w:t>
            </w:r>
          </w:p>
        </w:tc>
        <w:tc>
          <w:tcPr>
            <w:tcW w:w="1073" w:type="pct"/>
          </w:tcPr>
          <w:p w14:paraId="45204252" w14:textId="1ADC817A" w:rsidR="00191EF2" w:rsidRPr="00A262AF" w:rsidRDefault="0066459A" w:rsidP="00191EF2">
            <w:pPr>
              <w:rPr>
                <w:lang w:val="en-GB"/>
              </w:rPr>
            </w:pPr>
            <w:r>
              <w:rPr>
                <w:lang w:val="en-GB"/>
              </w:rPr>
              <w:t>The contractor shall confirm if requirement is fulfilled.</w:t>
            </w:r>
          </w:p>
        </w:tc>
        <w:tc>
          <w:tcPr>
            <w:tcW w:w="336" w:type="pct"/>
          </w:tcPr>
          <w:p w14:paraId="019D1E62" w14:textId="77777777" w:rsidR="00191EF2" w:rsidRDefault="00191EF2" w:rsidP="00191EF2">
            <w:pPr>
              <w:jc w:val="center"/>
              <w:rPr>
                <w:b/>
                <w:lang w:val="en-GB"/>
              </w:rPr>
            </w:pPr>
            <w:r>
              <w:rPr>
                <w:b/>
                <w:lang w:val="en-GB"/>
              </w:rPr>
              <w:t>A</w:t>
            </w:r>
          </w:p>
        </w:tc>
        <w:tc>
          <w:tcPr>
            <w:tcW w:w="471" w:type="pct"/>
          </w:tcPr>
          <w:p w14:paraId="03A339DF" w14:textId="77777777" w:rsidR="00191EF2" w:rsidRPr="00A262AF" w:rsidRDefault="00191EF2" w:rsidP="00191EF2">
            <w:pPr>
              <w:rPr>
                <w:lang w:val="en-GB"/>
              </w:rPr>
            </w:pPr>
          </w:p>
        </w:tc>
        <w:tc>
          <w:tcPr>
            <w:tcW w:w="1525" w:type="pct"/>
          </w:tcPr>
          <w:p w14:paraId="27EFD032" w14:textId="77777777" w:rsidR="00191EF2" w:rsidRPr="00A262AF" w:rsidRDefault="00191EF2" w:rsidP="00191EF2">
            <w:pPr>
              <w:rPr>
                <w:lang w:val="en-GB"/>
              </w:rPr>
            </w:pPr>
          </w:p>
        </w:tc>
      </w:tr>
      <w:tr w:rsidR="00191EF2" w:rsidRPr="00EB2AA4" w14:paraId="4B292D68" w14:textId="77777777" w:rsidTr="00C11EE9">
        <w:trPr>
          <w:cantSplit/>
        </w:trPr>
        <w:tc>
          <w:tcPr>
            <w:tcW w:w="387" w:type="pct"/>
          </w:tcPr>
          <w:p w14:paraId="0926BDFA" w14:textId="77777777" w:rsidR="00191EF2" w:rsidRPr="00A262AF" w:rsidRDefault="00191EF2" w:rsidP="00191EF2">
            <w:pPr>
              <w:pStyle w:val="Overskrift3"/>
              <w:keepNext w:val="0"/>
              <w:rPr>
                <w:lang w:val="en-GB"/>
              </w:rPr>
            </w:pPr>
          </w:p>
        </w:tc>
        <w:tc>
          <w:tcPr>
            <w:tcW w:w="1208" w:type="pct"/>
          </w:tcPr>
          <w:p w14:paraId="2E52C9C8" w14:textId="77777777" w:rsidR="00191EF2" w:rsidRPr="00240832" w:rsidRDefault="00191EF2" w:rsidP="00191EF2">
            <w:pPr>
              <w:rPr>
                <w:lang w:val="en-US"/>
              </w:rPr>
            </w:pPr>
            <w:r w:rsidRPr="00240832">
              <w:rPr>
                <w:lang w:val="en-US"/>
              </w:rPr>
              <w:t>Instructors provided by the contractor should;</w:t>
            </w:r>
          </w:p>
          <w:p w14:paraId="3913CCB5" w14:textId="77777777" w:rsidR="00191EF2" w:rsidRPr="00240832" w:rsidRDefault="00191EF2" w:rsidP="00191EF2">
            <w:pPr>
              <w:pStyle w:val="Listeavsnitt"/>
              <w:numPr>
                <w:ilvl w:val="0"/>
                <w:numId w:val="27"/>
              </w:numPr>
              <w:rPr>
                <w:lang w:val="en-US"/>
              </w:rPr>
            </w:pPr>
            <w:r w:rsidRPr="00240832">
              <w:rPr>
                <w:lang w:val="en-US"/>
              </w:rPr>
              <w:t>Have experience from</w:t>
            </w:r>
            <w:r>
              <w:rPr>
                <w:lang w:val="en-US"/>
              </w:rPr>
              <w:t xml:space="preserve"> tactical</w:t>
            </w:r>
            <w:r w:rsidRPr="00240832">
              <w:rPr>
                <w:lang w:val="en-US"/>
              </w:rPr>
              <w:t xml:space="preserve"> operations with NH90 NFH. </w:t>
            </w:r>
          </w:p>
          <w:p w14:paraId="47A1076E" w14:textId="77777777" w:rsidR="00191EF2" w:rsidRDefault="00191EF2" w:rsidP="00191EF2">
            <w:pPr>
              <w:rPr>
                <w:lang w:val="en-US"/>
              </w:rPr>
            </w:pPr>
          </w:p>
        </w:tc>
        <w:tc>
          <w:tcPr>
            <w:tcW w:w="1073" w:type="pct"/>
          </w:tcPr>
          <w:p w14:paraId="07A6F256" w14:textId="09CE5E62" w:rsidR="00191EF2" w:rsidRPr="00A262AF" w:rsidRDefault="0066459A" w:rsidP="00191EF2">
            <w:pPr>
              <w:rPr>
                <w:lang w:val="en-GB"/>
              </w:rPr>
            </w:pPr>
            <w:r>
              <w:rPr>
                <w:lang w:val="en-GB"/>
              </w:rPr>
              <w:t>The contractor shall confirm if requirement is fulfilled.</w:t>
            </w:r>
          </w:p>
        </w:tc>
        <w:tc>
          <w:tcPr>
            <w:tcW w:w="336" w:type="pct"/>
          </w:tcPr>
          <w:p w14:paraId="2AAB8BE2" w14:textId="77777777" w:rsidR="00191EF2" w:rsidRDefault="00191EF2" w:rsidP="00191EF2">
            <w:pPr>
              <w:jc w:val="center"/>
              <w:rPr>
                <w:b/>
                <w:lang w:val="en-GB"/>
              </w:rPr>
            </w:pPr>
            <w:r>
              <w:rPr>
                <w:b/>
                <w:lang w:val="en-GB"/>
              </w:rPr>
              <w:t>B</w:t>
            </w:r>
          </w:p>
        </w:tc>
        <w:tc>
          <w:tcPr>
            <w:tcW w:w="471" w:type="pct"/>
          </w:tcPr>
          <w:p w14:paraId="12223140" w14:textId="77777777" w:rsidR="00191EF2" w:rsidRPr="00A262AF" w:rsidRDefault="00191EF2" w:rsidP="00191EF2">
            <w:pPr>
              <w:rPr>
                <w:lang w:val="en-GB"/>
              </w:rPr>
            </w:pPr>
          </w:p>
        </w:tc>
        <w:tc>
          <w:tcPr>
            <w:tcW w:w="1525" w:type="pct"/>
          </w:tcPr>
          <w:p w14:paraId="44C8170D" w14:textId="77777777" w:rsidR="00191EF2" w:rsidRPr="00A262AF" w:rsidRDefault="00191EF2" w:rsidP="00191EF2">
            <w:pPr>
              <w:rPr>
                <w:lang w:val="en-GB"/>
              </w:rPr>
            </w:pPr>
          </w:p>
        </w:tc>
      </w:tr>
    </w:tbl>
    <w:p w14:paraId="05BFC6E7" w14:textId="77777777" w:rsidR="00EB0464" w:rsidRDefault="00EB0464" w:rsidP="0098759E">
      <w:pPr>
        <w:keepLines w:val="0"/>
        <w:spacing w:after="200" w:line="276" w:lineRule="auto"/>
        <w:rPr>
          <w:lang w:val="en-US"/>
        </w:rPr>
      </w:pPr>
    </w:p>
    <w:p w14:paraId="0A04E971" w14:textId="77777777" w:rsidR="00240832" w:rsidRPr="00EB0464" w:rsidRDefault="00240832" w:rsidP="0098759E">
      <w:pPr>
        <w:keepLines w:val="0"/>
        <w:spacing w:after="200" w:line="276" w:lineRule="auto"/>
        <w:rPr>
          <w:lang w:val="en-US"/>
        </w:rPr>
      </w:pPr>
    </w:p>
    <w:sectPr w:rsidR="00240832" w:rsidRPr="00EB0464" w:rsidSect="00BB0DA8">
      <w:headerReference w:type="even" r:id="rId11"/>
      <w:headerReference w:type="default" r:id="rId12"/>
      <w:footerReference w:type="default" r:id="rId13"/>
      <w:headerReference w:type="first" r:id="rId14"/>
      <w:footerReference w:type="first" r:id="rId15"/>
      <w:endnotePr>
        <w:numFmt w:val="upperLetter"/>
        <w:numRestart w:val="eachSect"/>
      </w:endnotePr>
      <w:pgSz w:w="11906" w:h="16838" w:code="9"/>
      <w:pgMar w:top="1134" w:right="1701" w:bottom="1701" w:left="851"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2AB34" w14:textId="77777777" w:rsidR="007E2B27" w:rsidRDefault="007E2B27" w:rsidP="00D62BCC">
      <w:r>
        <w:separator/>
      </w:r>
    </w:p>
    <w:p w14:paraId="7A3EC91F" w14:textId="77777777" w:rsidR="007E2B27" w:rsidRDefault="007E2B27" w:rsidP="00D62BCC"/>
  </w:endnote>
  <w:endnote w:type="continuationSeparator" w:id="0">
    <w:p w14:paraId="5AF011F9" w14:textId="77777777" w:rsidR="007E2B27" w:rsidRDefault="007E2B27" w:rsidP="00D62BCC">
      <w:r>
        <w:continuationSeparator/>
      </w:r>
    </w:p>
    <w:p w14:paraId="46EE7498" w14:textId="77777777" w:rsidR="007E2B27" w:rsidRDefault="007E2B27"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altName w:val="FORSVARET"/>
    <w:panose1 w:val="02000603030000020004"/>
    <w:charset w:val="00"/>
    <w:family w:val="auto"/>
    <w:pitch w:val="variable"/>
    <w:sig w:usb0="A0000027" w:usb1="00000040" w:usb2="00000000" w:usb3="00000000" w:csb0="00000111" w:csb1="00000000"/>
  </w:font>
  <w:font w:name="FORSVARET-Bold">
    <w:altName w:val="FORSVARET"/>
    <w:panose1 w:val="02000803020000020004"/>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0756028"/>
      <w:docPartObj>
        <w:docPartGallery w:val="Page Numbers (Bottom of Page)"/>
        <w:docPartUnique/>
      </w:docPartObj>
    </w:sdtPr>
    <w:sdtEndPr/>
    <w:sdtContent>
      <w:sdt>
        <w:sdtPr>
          <w:id w:val="-1769616900"/>
          <w:docPartObj>
            <w:docPartGallery w:val="Page Numbers (Top of Page)"/>
            <w:docPartUnique/>
          </w:docPartObj>
        </w:sdtPr>
        <w:sdtEndPr/>
        <w:sdtContent>
          <w:p w14:paraId="4A9BB44C" w14:textId="0C3A1626" w:rsidR="00BE43DD" w:rsidRDefault="00BE43DD">
            <w:pPr>
              <w:pStyle w:val="Bunntekst"/>
              <w:jc w:val="right"/>
            </w:pPr>
            <w:r w:rsidRPr="00A00C6E">
              <w:rPr>
                <w:bCs/>
                <w:sz w:val="24"/>
                <w:szCs w:val="24"/>
              </w:rPr>
              <w:fldChar w:fldCharType="begin"/>
            </w:r>
            <w:r w:rsidRPr="00A00C6E">
              <w:rPr>
                <w:bCs/>
              </w:rPr>
              <w:instrText xml:space="preserve"> PAGE </w:instrText>
            </w:r>
            <w:r w:rsidRPr="00A00C6E">
              <w:rPr>
                <w:bCs/>
                <w:sz w:val="24"/>
                <w:szCs w:val="24"/>
              </w:rPr>
              <w:fldChar w:fldCharType="separate"/>
            </w:r>
            <w:r w:rsidR="00504287">
              <w:rPr>
                <w:bCs/>
                <w:noProof/>
              </w:rPr>
              <w:t>12</w:t>
            </w:r>
            <w:r w:rsidRPr="00A00C6E">
              <w:rPr>
                <w:bCs/>
                <w:sz w:val="24"/>
                <w:szCs w:val="24"/>
              </w:rPr>
              <w:fldChar w:fldCharType="end"/>
            </w:r>
            <w:r w:rsidRPr="00A00C6E">
              <w:t xml:space="preserve"> of </w:t>
            </w:r>
            <w:r w:rsidRPr="00A00C6E">
              <w:rPr>
                <w:bCs/>
                <w:sz w:val="24"/>
                <w:szCs w:val="24"/>
              </w:rPr>
              <w:fldChar w:fldCharType="begin"/>
            </w:r>
            <w:r w:rsidRPr="00A00C6E">
              <w:rPr>
                <w:bCs/>
              </w:rPr>
              <w:instrText xml:space="preserve"> NUMPAGES  </w:instrText>
            </w:r>
            <w:r w:rsidRPr="00A00C6E">
              <w:rPr>
                <w:bCs/>
                <w:sz w:val="24"/>
                <w:szCs w:val="24"/>
              </w:rPr>
              <w:fldChar w:fldCharType="separate"/>
            </w:r>
            <w:r w:rsidR="00504287">
              <w:rPr>
                <w:bCs/>
                <w:noProof/>
              </w:rPr>
              <w:t>12</w:t>
            </w:r>
            <w:r w:rsidRPr="00A00C6E">
              <w:rPr>
                <w:bCs/>
                <w:sz w:val="24"/>
                <w:szCs w:val="24"/>
              </w:rPr>
              <w:fldChar w:fldCharType="end"/>
            </w:r>
          </w:p>
        </w:sdtContent>
      </w:sdt>
    </w:sdtContent>
  </w:sdt>
  <w:p w14:paraId="5260A891" w14:textId="77777777" w:rsidR="00BE43DD" w:rsidRPr="00DD6DA7" w:rsidRDefault="00BE43DD" w:rsidP="00DD6DA7">
    <w:pPr>
      <w:pStyle w:val="Bunntekst"/>
      <w:ind w:right="-709"/>
      <w:jc w:val="right"/>
      <w:rPr>
        <w:caps/>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BD0FF" w14:textId="77777777" w:rsidR="00BE43DD" w:rsidRPr="00DD6DA7" w:rsidRDefault="00BE43DD" w:rsidP="00DD6DA7">
    <w:pPr>
      <w:pStyle w:val="Bunntekst"/>
      <w:ind w:right="-709"/>
      <w:jc w:val="right"/>
      <w:rPr>
        <w:caps/>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845D6" w14:textId="77777777" w:rsidR="007E2B27" w:rsidRDefault="007E2B27" w:rsidP="00D62BCC">
      <w:r>
        <w:separator/>
      </w:r>
    </w:p>
    <w:p w14:paraId="466BFF94" w14:textId="77777777" w:rsidR="007E2B27" w:rsidRDefault="007E2B27" w:rsidP="00D62BCC"/>
  </w:footnote>
  <w:footnote w:type="continuationSeparator" w:id="0">
    <w:p w14:paraId="71436A7C" w14:textId="77777777" w:rsidR="007E2B27" w:rsidRDefault="007E2B27" w:rsidP="00D62BCC">
      <w:r>
        <w:continuationSeparator/>
      </w:r>
    </w:p>
    <w:p w14:paraId="42591A9F" w14:textId="77777777" w:rsidR="007E2B27" w:rsidRDefault="007E2B27"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9EECC" w14:textId="77777777" w:rsidR="00BE43DD" w:rsidRDefault="00BE43DD">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7A3ACF5D" w14:textId="77777777" w:rsidR="00BE43DD" w:rsidRDefault="00BE43DD">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3D321906" w14:textId="77777777" w:rsidR="00BE43DD" w:rsidRDefault="00BE43DD">
    <w:pPr>
      <w:pStyle w:val="Topptekst"/>
      <w:rPr>
        <w:lang w:val="en-GB"/>
      </w:rPr>
    </w:pPr>
  </w:p>
  <w:p w14:paraId="45F6C6EF" w14:textId="77777777" w:rsidR="00BE43DD" w:rsidRPr="00AD68AB" w:rsidRDefault="00BE43DD"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BBB5C" w14:textId="53129E19" w:rsidR="00BE43DD" w:rsidRPr="00133A11" w:rsidRDefault="004B5581" w:rsidP="004361CB">
    <w:pPr>
      <w:pStyle w:val="Avdelingstittel"/>
      <w:rPr>
        <w:lang w:val="en-US"/>
      </w:rPr>
    </w:pPr>
    <w:r w:rsidRPr="004B5581">
      <w:rPr>
        <w:lang w:val="en-US"/>
      </w:rPr>
      <w:t>2019035275– NH90 Simulator training for NH90 helicopter</w:t>
    </w:r>
  </w:p>
  <w:p w14:paraId="6D7F6693" w14:textId="77777777" w:rsidR="00BE43DD" w:rsidRPr="004361CB" w:rsidRDefault="00BE43DD" w:rsidP="004361CB">
    <w:pPr>
      <w:pStyle w:val="Topptekst"/>
      <w:rPr>
        <w:rFonts w:ascii="FORSVARET-Medium" w:hAnsi="FORSVARET-Medium"/>
        <w:lang w:val="en-US"/>
      </w:rPr>
    </w:pPr>
    <w:r w:rsidRPr="00133A11">
      <w:rPr>
        <w:rFonts w:ascii="FORSVARET-Medium" w:hAnsi="FORSVARET-Medium"/>
        <w:lang w:val="en-US"/>
      </w:rPr>
      <w:t xml:space="preserve">Part 2 </w:t>
    </w:r>
    <w:r>
      <w:rPr>
        <w:rFonts w:ascii="FORSVARET-Medium" w:hAnsi="FORSVARET-Medium"/>
        <w:lang w:val="en-US"/>
      </w:rPr>
      <w:t>–</w:t>
    </w:r>
    <w:r w:rsidRPr="00133A11">
      <w:rPr>
        <w:rFonts w:ascii="FORSVARET-Medium" w:hAnsi="FORSVARET-Medium"/>
        <w:lang w:val="en-US"/>
      </w:rPr>
      <w:t xml:space="preserve"> </w:t>
    </w:r>
    <w:r>
      <w:rPr>
        <w:rFonts w:ascii="FORSVARET-Medium" w:hAnsi="FORSVARET-Medium"/>
        <w:lang w:val="en-US"/>
      </w:rPr>
      <w:t>Annex B: Requirement specification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56" w:type="pct"/>
      <w:tblCellMar>
        <w:left w:w="0" w:type="dxa"/>
        <w:right w:w="0" w:type="dxa"/>
      </w:tblCellMar>
      <w:tblLook w:val="04A0" w:firstRow="1" w:lastRow="0" w:firstColumn="1" w:lastColumn="0" w:noHBand="0" w:noVBand="1"/>
    </w:tblPr>
    <w:tblGrid>
      <w:gridCol w:w="972"/>
      <w:gridCol w:w="178"/>
      <w:gridCol w:w="8309"/>
    </w:tblGrid>
    <w:tr w:rsidR="00BE43DD" w:rsidRPr="00FE4DAD" w14:paraId="64819473" w14:textId="77777777" w:rsidTr="001006BC">
      <w:trPr>
        <w:trHeight w:val="240"/>
      </w:trPr>
      <w:tc>
        <w:tcPr>
          <w:tcW w:w="972" w:type="dxa"/>
          <w:vMerge w:val="restart"/>
        </w:tcPr>
        <w:p w14:paraId="7AD382C7" w14:textId="77777777" w:rsidR="00BE43DD" w:rsidRPr="00FE4DAD" w:rsidRDefault="00BE43DD" w:rsidP="001006BC">
          <w:pPr>
            <w:rPr>
              <w:lang w:val="en-US"/>
            </w:rPr>
          </w:pPr>
          <w:r>
            <w:rPr>
              <w:noProof/>
            </w:rPr>
            <w:drawing>
              <wp:inline distT="0" distB="0" distL="0" distR="0" wp14:anchorId="5DFA5A13" wp14:editId="685E6770">
                <wp:extent cx="380365" cy="614680"/>
                <wp:effectExtent l="0" t="0" r="635" b="0"/>
                <wp:docPr id="7" name="Bilde 7"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0365" cy="614680"/>
                        </a:xfrm>
                        <a:prstGeom prst="rect">
                          <a:avLst/>
                        </a:prstGeom>
                        <a:noFill/>
                        <a:ln>
                          <a:noFill/>
                        </a:ln>
                      </pic:spPr>
                    </pic:pic>
                  </a:graphicData>
                </a:graphic>
              </wp:inline>
            </w:drawing>
          </w:r>
        </w:p>
      </w:tc>
      <w:tc>
        <w:tcPr>
          <w:tcW w:w="178" w:type="dxa"/>
          <w:vMerge w:val="restart"/>
        </w:tcPr>
        <w:p w14:paraId="1F4CFE1D" w14:textId="77777777" w:rsidR="00BE43DD" w:rsidRPr="00FE4DAD" w:rsidRDefault="00BE43DD" w:rsidP="001006BC">
          <w:pPr>
            <w:rPr>
              <w:lang w:val="en-US"/>
            </w:rPr>
          </w:pPr>
        </w:p>
      </w:tc>
      <w:tc>
        <w:tcPr>
          <w:tcW w:w="8309" w:type="dxa"/>
        </w:tcPr>
        <w:p w14:paraId="67BD4EB6" w14:textId="77777777" w:rsidR="00BE43DD" w:rsidRPr="00FE4DAD" w:rsidRDefault="00BE43DD" w:rsidP="001006BC">
          <w:pPr>
            <w:pStyle w:val="Avdelingstittel"/>
            <w:rPr>
              <w:lang w:val="en-US"/>
            </w:rPr>
          </w:pPr>
        </w:p>
      </w:tc>
    </w:tr>
    <w:tr w:rsidR="00BE43DD" w:rsidRPr="008E6F1B" w14:paraId="7F5195F8" w14:textId="77777777" w:rsidTr="001006BC">
      <w:trPr>
        <w:trHeight w:val="282"/>
      </w:trPr>
      <w:tc>
        <w:tcPr>
          <w:tcW w:w="972" w:type="dxa"/>
          <w:vMerge/>
        </w:tcPr>
        <w:p w14:paraId="5A28F50A" w14:textId="77777777" w:rsidR="00BE43DD" w:rsidRPr="00FE4DAD" w:rsidRDefault="00BE43DD" w:rsidP="001006BC">
          <w:pPr>
            <w:rPr>
              <w:lang w:val="en-US"/>
            </w:rPr>
          </w:pPr>
        </w:p>
      </w:tc>
      <w:tc>
        <w:tcPr>
          <w:tcW w:w="178" w:type="dxa"/>
          <w:vMerge/>
        </w:tcPr>
        <w:p w14:paraId="704D64BC" w14:textId="77777777" w:rsidR="00BE43DD" w:rsidRPr="00FE4DAD" w:rsidRDefault="00BE43DD" w:rsidP="001006BC">
          <w:pPr>
            <w:rPr>
              <w:lang w:val="en-US"/>
            </w:rPr>
          </w:pPr>
        </w:p>
      </w:tc>
      <w:tc>
        <w:tcPr>
          <w:tcW w:w="8309" w:type="dxa"/>
        </w:tcPr>
        <w:p w14:paraId="641E73E9" w14:textId="77777777" w:rsidR="00BE43DD" w:rsidRPr="008E6F1B" w:rsidRDefault="00BE43DD" w:rsidP="001006BC">
          <w:pPr>
            <w:rPr>
              <w:rStyle w:val="Boktittel"/>
            </w:rPr>
          </w:pPr>
          <w:r w:rsidRPr="004B06A0">
            <w:rPr>
              <w:rFonts w:ascii="FORSVARET-Bold" w:hAnsi="FORSVARET-Bold"/>
              <w:spacing w:val="-10"/>
              <w:sz w:val="26"/>
              <w:szCs w:val="26"/>
            </w:rPr>
            <w:t>THE NORWEGIAN ARMED FORCES</w:t>
          </w:r>
        </w:p>
      </w:tc>
    </w:tr>
    <w:tr w:rsidR="00BE43DD" w:rsidRPr="001F6169" w14:paraId="2B0B8E3F" w14:textId="77777777" w:rsidTr="001006BC">
      <w:trPr>
        <w:trHeight w:val="421"/>
      </w:trPr>
      <w:tc>
        <w:tcPr>
          <w:tcW w:w="972" w:type="dxa"/>
          <w:vMerge/>
          <w:tcBorders>
            <w:bottom w:val="nil"/>
          </w:tcBorders>
        </w:tcPr>
        <w:p w14:paraId="77F3539C" w14:textId="77777777" w:rsidR="00BE43DD" w:rsidRPr="00FE4DAD" w:rsidRDefault="00BE43DD" w:rsidP="001006BC">
          <w:pPr>
            <w:rPr>
              <w:lang w:val="en-US"/>
            </w:rPr>
          </w:pPr>
        </w:p>
      </w:tc>
      <w:tc>
        <w:tcPr>
          <w:tcW w:w="178" w:type="dxa"/>
          <w:vMerge/>
          <w:tcBorders>
            <w:bottom w:val="nil"/>
          </w:tcBorders>
        </w:tcPr>
        <w:p w14:paraId="4CDB8613" w14:textId="77777777" w:rsidR="00BE43DD" w:rsidRPr="00FE4DAD" w:rsidRDefault="00BE43DD" w:rsidP="001006BC">
          <w:pPr>
            <w:rPr>
              <w:lang w:val="en-US"/>
            </w:rPr>
          </w:pPr>
        </w:p>
      </w:tc>
      <w:tc>
        <w:tcPr>
          <w:tcW w:w="8309" w:type="dxa"/>
          <w:tcBorders>
            <w:bottom w:val="single" w:sz="4" w:space="0" w:color="auto"/>
          </w:tcBorders>
        </w:tcPr>
        <w:p w14:paraId="1CB3713A" w14:textId="77777777" w:rsidR="00BE43DD" w:rsidRPr="00A60BD9" w:rsidRDefault="00BE43DD" w:rsidP="001006BC">
          <w:pPr>
            <w:pStyle w:val="Avdelingstittel"/>
            <w:rPr>
              <w:lang w:val="en-GB"/>
            </w:rPr>
          </w:pPr>
          <w:r w:rsidRPr="004B06A0">
            <w:rPr>
              <w:lang w:val="en-GB"/>
            </w:rPr>
            <w:t xml:space="preserve">The Norwegian Defence Logistics Organisation </w:t>
          </w:r>
        </w:p>
      </w:tc>
    </w:tr>
  </w:tbl>
  <w:p w14:paraId="755CC7FF" w14:textId="77777777" w:rsidR="00BE43DD" w:rsidRPr="00A60BD9" w:rsidRDefault="00BE43DD">
    <w:pPr>
      <w:pStyle w:val="Toppteks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28A2994"/>
    <w:multiLevelType w:val="hybridMultilevel"/>
    <w:tmpl w:val="B56CA5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FE3318C"/>
    <w:multiLevelType w:val="hybridMultilevel"/>
    <w:tmpl w:val="33964824"/>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8"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11" w15:restartNumberingAfterBreak="0">
    <w:nsid w:val="20772DCE"/>
    <w:multiLevelType w:val="hybridMultilevel"/>
    <w:tmpl w:val="CFEC1A9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4005C3E"/>
    <w:multiLevelType w:val="hybridMultilevel"/>
    <w:tmpl w:val="50FC59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5A7B3B"/>
    <w:multiLevelType w:val="hybridMultilevel"/>
    <w:tmpl w:val="941EAD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70235E8"/>
    <w:multiLevelType w:val="hybridMultilevel"/>
    <w:tmpl w:val="4774996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2F6D1F7E"/>
    <w:multiLevelType w:val="multilevel"/>
    <w:tmpl w:val="C6263E98"/>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365F91" w:themeColor="accent1" w:themeShade="BF"/>
        <w:spacing w:val="0"/>
        <w:kern w:val="0"/>
        <w:position w:val="0"/>
        <w:u w:val="none"/>
        <w:effect w:val="none"/>
        <w:vertAlign w:val="baseline"/>
        <w:em w:val="none"/>
        <w:lang w:val="nb-NO"/>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1143" w:hanging="576"/>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287" w:hanging="720"/>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7" w15:restartNumberingAfterBreak="0">
    <w:nsid w:val="36B75BB3"/>
    <w:multiLevelType w:val="hybridMultilevel"/>
    <w:tmpl w:val="6B6C7422"/>
    <w:lvl w:ilvl="0" w:tplc="10642526">
      <w:start w:val="1"/>
      <w:numFmt w:val="lowerLetter"/>
      <w:lvlText w:val="%1)"/>
      <w:lvlJc w:val="left"/>
      <w:pPr>
        <w:ind w:left="1068" w:hanging="360"/>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8"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3BC35558"/>
    <w:multiLevelType w:val="hybridMultilevel"/>
    <w:tmpl w:val="EF00682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488533C"/>
    <w:multiLevelType w:val="singleLevel"/>
    <w:tmpl w:val="76F28E3E"/>
    <w:lvl w:ilvl="0">
      <w:numFmt w:val="decimal"/>
      <w:pStyle w:val="ReqCLS-KravtilContractorLogisticSupport"/>
      <w:lvlText w:val=""/>
      <w:lvlJc w:val="left"/>
    </w:lvl>
  </w:abstractNum>
  <w:abstractNum w:abstractNumId="24"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45A4053"/>
    <w:multiLevelType w:val="hybridMultilevel"/>
    <w:tmpl w:val="BD50509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9"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3E56BB5"/>
    <w:multiLevelType w:val="hybridMultilevel"/>
    <w:tmpl w:val="8404ED2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abstractNumId w:val="13"/>
  </w:num>
  <w:num w:numId="2">
    <w:abstractNumId w:val="23"/>
  </w:num>
  <w:num w:numId="3">
    <w:abstractNumId w:val="0"/>
  </w:num>
  <w:num w:numId="4">
    <w:abstractNumId w:val="18"/>
  </w:num>
  <w:num w:numId="5">
    <w:abstractNumId w:val="21"/>
  </w:num>
  <w:num w:numId="6">
    <w:abstractNumId w:val="9"/>
  </w:num>
  <w:num w:numId="7">
    <w:abstractNumId w:val="27"/>
  </w:num>
  <w:num w:numId="8">
    <w:abstractNumId w:val="1"/>
  </w:num>
  <w:num w:numId="9">
    <w:abstractNumId w:val="3"/>
  </w:num>
  <w:num w:numId="10">
    <w:abstractNumId w:val="7"/>
  </w:num>
  <w:num w:numId="11">
    <w:abstractNumId w:val="5"/>
  </w:num>
  <w:num w:numId="12">
    <w:abstractNumId w:val="26"/>
  </w:num>
  <w:num w:numId="13">
    <w:abstractNumId w:val="10"/>
  </w:num>
  <w:num w:numId="14">
    <w:abstractNumId w:val="4"/>
  </w:num>
  <w:num w:numId="15">
    <w:abstractNumId w:val="24"/>
  </w:num>
  <w:num w:numId="16">
    <w:abstractNumId w:val="25"/>
  </w:num>
  <w:num w:numId="17">
    <w:abstractNumId w:val="8"/>
  </w:num>
  <w:num w:numId="18">
    <w:abstractNumId w:val="30"/>
  </w:num>
  <w:num w:numId="19">
    <w:abstractNumId w:val="29"/>
  </w:num>
  <w:num w:numId="20">
    <w:abstractNumId w:val="22"/>
  </w:num>
  <w:num w:numId="21">
    <w:abstractNumId w:val="16"/>
  </w:num>
  <w:num w:numId="22">
    <w:abstractNumId w:val="20"/>
  </w:num>
  <w:num w:numId="23">
    <w:abstractNumId w:val="11"/>
  </w:num>
  <w:num w:numId="24">
    <w:abstractNumId w:val="28"/>
  </w:num>
  <w:num w:numId="25">
    <w:abstractNumId w:val="31"/>
  </w:num>
  <w:num w:numId="26">
    <w:abstractNumId w:val="6"/>
  </w:num>
  <w:num w:numId="27">
    <w:abstractNumId w:val="19"/>
  </w:num>
  <w:num w:numId="28">
    <w:abstractNumId w:val="14"/>
  </w:num>
  <w:num w:numId="29">
    <w:abstractNumId w:val="12"/>
  </w:num>
  <w:num w:numId="30">
    <w:abstractNumId w:val="17"/>
  </w:num>
  <w:num w:numId="31">
    <w:abstractNumId w:val="15"/>
  </w:num>
  <w:num w:numId="3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nb-NO"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34817"/>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4A0"/>
    <w:rsid w:val="0000290C"/>
    <w:rsid w:val="00003F5B"/>
    <w:rsid w:val="00004754"/>
    <w:rsid w:val="00004FD1"/>
    <w:rsid w:val="0000532C"/>
    <w:rsid w:val="0000579A"/>
    <w:rsid w:val="00006814"/>
    <w:rsid w:val="00011A6A"/>
    <w:rsid w:val="0001419A"/>
    <w:rsid w:val="000148E2"/>
    <w:rsid w:val="000165C8"/>
    <w:rsid w:val="00017A29"/>
    <w:rsid w:val="00017CCC"/>
    <w:rsid w:val="00021147"/>
    <w:rsid w:val="0002132C"/>
    <w:rsid w:val="0002151E"/>
    <w:rsid w:val="00021BDC"/>
    <w:rsid w:val="00023C1C"/>
    <w:rsid w:val="00024CFD"/>
    <w:rsid w:val="00031986"/>
    <w:rsid w:val="000347EE"/>
    <w:rsid w:val="00034ADC"/>
    <w:rsid w:val="00035579"/>
    <w:rsid w:val="000367B9"/>
    <w:rsid w:val="00037976"/>
    <w:rsid w:val="00040E0B"/>
    <w:rsid w:val="00042FDB"/>
    <w:rsid w:val="000446A9"/>
    <w:rsid w:val="0004493C"/>
    <w:rsid w:val="000449E9"/>
    <w:rsid w:val="00050119"/>
    <w:rsid w:val="0005048E"/>
    <w:rsid w:val="000529AD"/>
    <w:rsid w:val="00052C6F"/>
    <w:rsid w:val="00054BF5"/>
    <w:rsid w:val="00060D2E"/>
    <w:rsid w:val="00060E67"/>
    <w:rsid w:val="00063D3F"/>
    <w:rsid w:val="00063E7B"/>
    <w:rsid w:val="00064DEB"/>
    <w:rsid w:val="00065474"/>
    <w:rsid w:val="00066640"/>
    <w:rsid w:val="00066D09"/>
    <w:rsid w:val="00071E52"/>
    <w:rsid w:val="00072D3E"/>
    <w:rsid w:val="000736FC"/>
    <w:rsid w:val="00073F43"/>
    <w:rsid w:val="00074295"/>
    <w:rsid w:val="0007644D"/>
    <w:rsid w:val="00076D8B"/>
    <w:rsid w:val="00080AB2"/>
    <w:rsid w:val="00081F19"/>
    <w:rsid w:val="00083115"/>
    <w:rsid w:val="00083179"/>
    <w:rsid w:val="00083709"/>
    <w:rsid w:val="00084F5D"/>
    <w:rsid w:val="00085B15"/>
    <w:rsid w:val="00087F78"/>
    <w:rsid w:val="000916A2"/>
    <w:rsid w:val="000926D0"/>
    <w:rsid w:val="000929AE"/>
    <w:rsid w:val="000944C7"/>
    <w:rsid w:val="00095C6A"/>
    <w:rsid w:val="00097013"/>
    <w:rsid w:val="0009786D"/>
    <w:rsid w:val="000A02E6"/>
    <w:rsid w:val="000A0330"/>
    <w:rsid w:val="000A0527"/>
    <w:rsid w:val="000A1E39"/>
    <w:rsid w:val="000A4756"/>
    <w:rsid w:val="000B14BC"/>
    <w:rsid w:val="000B1775"/>
    <w:rsid w:val="000B3F6E"/>
    <w:rsid w:val="000B4674"/>
    <w:rsid w:val="000B580C"/>
    <w:rsid w:val="000B63B8"/>
    <w:rsid w:val="000B6C2D"/>
    <w:rsid w:val="000C3030"/>
    <w:rsid w:val="000C380D"/>
    <w:rsid w:val="000C3D32"/>
    <w:rsid w:val="000C79DD"/>
    <w:rsid w:val="000D004C"/>
    <w:rsid w:val="000D0586"/>
    <w:rsid w:val="000D1ED3"/>
    <w:rsid w:val="000D3560"/>
    <w:rsid w:val="000D4FA2"/>
    <w:rsid w:val="000E085A"/>
    <w:rsid w:val="000E0E9B"/>
    <w:rsid w:val="000E1354"/>
    <w:rsid w:val="000E1C49"/>
    <w:rsid w:val="000E22AC"/>
    <w:rsid w:val="000E2F76"/>
    <w:rsid w:val="000E4DA0"/>
    <w:rsid w:val="000E695B"/>
    <w:rsid w:val="000E6FF8"/>
    <w:rsid w:val="000E76EF"/>
    <w:rsid w:val="000E7FE4"/>
    <w:rsid w:val="000F13DE"/>
    <w:rsid w:val="000F2BDA"/>
    <w:rsid w:val="000F5F09"/>
    <w:rsid w:val="000F6A38"/>
    <w:rsid w:val="000F6D30"/>
    <w:rsid w:val="001006BC"/>
    <w:rsid w:val="00101DB3"/>
    <w:rsid w:val="00101DCF"/>
    <w:rsid w:val="00103E84"/>
    <w:rsid w:val="0010449C"/>
    <w:rsid w:val="00110E33"/>
    <w:rsid w:val="00112EB3"/>
    <w:rsid w:val="0011347B"/>
    <w:rsid w:val="001155F2"/>
    <w:rsid w:val="001159C1"/>
    <w:rsid w:val="00117BF5"/>
    <w:rsid w:val="001211D9"/>
    <w:rsid w:val="00123CB4"/>
    <w:rsid w:val="00125C79"/>
    <w:rsid w:val="00125E05"/>
    <w:rsid w:val="00125E21"/>
    <w:rsid w:val="00126F2A"/>
    <w:rsid w:val="0012719D"/>
    <w:rsid w:val="001303AB"/>
    <w:rsid w:val="00133034"/>
    <w:rsid w:val="001363F7"/>
    <w:rsid w:val="00136C9B"/>
    <w:rsid w:val="00137332"/>
    <w:rsid w:val="00137F50"/>
    <w:rsid w:val="0014051E"/>
    <w:rsid w:val="001406CF"/>
    <w:rsid w:val="00140D65"/>
    <w:rsid w:val="001420AF"/>
    <w:rsid w:val="001420EE"/>
    <w:rsid w:val="00142406"/>
    <w:rsid w:val="00142687"/>
    <w:rsid w:val="00142EBD"/>
    <w:rsid w:val="001441F9"/>
    <w:rsid w:val="001446B7"/>
    <w:rsid w:val="00144DEE"/>
    <w:rsid w:val="00146AB0"/>
    <w:rsid w:val="00150341"/>
    <w:rsid w:val="0015139D"/>
    <w:rsid w:val="001627C5"/>
    <w:rsid w:val="00162C7D"/>
    <w:rsid w:val="0016399D"/>
    <w:rsid w:val="00163AED"/>
    <w:rsid w:val="00163FC9"/>
    <w:rsid w:val="001648E2"/>
    <w:rsid w:val="00166DBE"/>
    <w:rsid w:val="00166E79"/>
    <w:rsid w:val="00170252"/>
    <w:rsid w:val="001723E5"/>
    <w:rsid w:val="0017423E"/>
    <w:rsid w:val="0017543E"/>
    <w:rsid w:val="0017724D"/>
    <w:rsid w:val="0017766E"/>
    <w:rsid w:val="00181E69"/>
    <w:rsid w:val="001823B6"/>
    <w:rsid w:val="00182E11"/>
    <w:rsid w:val="001835F2"/>
    <w:rsid w:val="00184531"/>
    <w:rsid w:val="00184CDB"/>
    <w:rsid w:val="00185D22"/>
    <w:rsid w:val="001866E2"/>
    <w:rsid w:val="00186806"/>
    <w:rsid w:val="00186DCD"/>
    <w:rsid w:val="00187F14"/>
    <w:rsid w:val="00191EF2"/>
    <w:rsid w:val="001927EE"/>
    <w:rsid w:val="001930B4"/>
    <w:rsid w:val="00194470"/>
    <w:rsid w:val="00194A9B"/>
    <w:rsid w:val="00195205"/>
    <w:rsid w:val="0019523B"/>
    <w:rsid w:val="001A1C10"/>
    <w:rsid w:val="001A2C26"/>
    <w:rsid w:val="001A32BC"/>
    <w:rsid w:val="001A5611"/>
    <w:rsid w:val="001A663B"/>
    <w:rsid w:val="001A76E6"/>
    <w:rsid w:val="001B0C29"/>
    <w:rsid w:val="001B1C63"/>
    <w:rsid w:val="001B2668"/>
    <w:rsid w:val="001B2A50"/>
    <w:rsid w:val="001B3740"/>
    <w:rsid w:val="001B46B5"/>
    <w:rsid w:val="001B4C59"/>
    <w:rsid w:val="001B5989"/>
    <w:rsid w:val="001B75F7"/>
    <w:rsid w:val="001C0EEC"/>
    <w:rsid w:val="001C238F"/>
    <w:rsid w:val="001C35BA"/>
    <w:rsid w:val="001C6125"/>
    <w:rsid w:val="001D0B26"/>
    <w:rsid w:val="001D24B5"/>
    <w:rsid w:val="001D2847"/>
    <w:rsid w:val="001D3BCC"/>
    <w:rsid w:val="001D3C88"/>
    <w:rsid w:val="001D3F91"/>
    <w:rsid w:val="001D7299"/>
    <w:rsid w:val="001D76C1"/>
    <w:rsid w:val="001E3EA7"/>
    <w:rsid w:val="001E6190"/>
    <w:rsid w:val="001E69A3"/>
    <w:rsid w:val="001E70B2"/>
    <w:rsid w:val="001F01A9"/>
    <w:rsid w:val="001F0774"/>
    <w:rsid w:val="001F0A1F"/>
    <w:rsid w:val="001F1A0B"/>
    <w:rsid w:val="001F1A4B"/>
    <w:rsid w:val="001F39C8"/>
    <w:rsid w:val="001F5D16"/>
    <w:rsid w:val="001F6169"/>
    <w:rsid w:val="001F7D98"/>
    <w:rsid w:val="00201F70"/>
    <w:rsid w:val="00202072"/>
    <w:rsid w:val="002020ED"/>
    <w:rsid w:val="002025E1"/>
    <w:rsid w:val="00204167"/>
    <w:rsid w:val="002047BF"/>
    <w:rsid w:val="00206832"/>
    <w:rsid w:val="002102D5"/>
    <w:rsid w:val="00210B54"/>
    <w:rsid w:val="0021157E"/>
    <w:rsid w:val="00211FBF"/>
    <w:rsid w:val="00211FC0"/>
    <w:rsid w:val="00213461"/>
    <w:rsid w:val="00215AC9"/>
    <w:rsid w:val="00216264"/>
    <w:rsid w:val="002203A9"/>
    <w:rsid w:val="00221080"/>
    <w:rsid w:val="002229D3"/>
    <w:rsid w:val="002234B8"/>
    <w:rsid w:val="00224A99"/>
    <w:rsid w:val="00230715"/>
    <w:rsid w:val="00232F7A"/>
    <w:rsid w:val="0023338E"/>
    <w:rsid w:val="00233E54"/>
    <w:rsid w:val="00234349"/>
    <w:rsid w:val="00235775"/>
    <w:rsid w:val="0023587A"/>
    <w:rsid w:val="00236C56"/>
    <w:rsid w:val="00237203"/>
    <w:rsid w:val="00240832"/>
    <w:rsid w:val="00242357"/>
    <w:rsid w:val="002428F1"/>
    <w:rsid w:val="00243EEB"/>
    <w:rsid w:val="00245195"/>
    <w:rsid w:val="00246824"/>
    <w:rsid w:val="00247BFB"/>
    <w:rsid w:val="00247D60"/>
    <w:rsid w:val="0025127E"/>
    <w:rsid w:val="002604F8"/>
    <w:rsid w:val="002617F6"/>
    <w:rsid w:val="0026322D"/>
    <w:rsid w:val="0026384B"/>
    <w:rsid w:val="0026385A"/>
    <w:rsid w:val="0026725B"/>
    <w:rsid w:val="00267CDC"/>
    <w:rsid w:val="00272077"/>
    <w:rsid w:val="00272CE7"/>
    <w:rsid w:val="002730FB"/>
    <w:rsid w:val="0027701B"/>
    <w:rsid w:val="00277420"/>
    <w:rsid w:val="00277799"/>
    <w:rsid w:val="00283179"/>
    <w:rsid w:val="00284D1B"/>
    <w:rsid w:val="00285679"/>
    <w:rsid w:val="00291970"/>
    <w:rsid w:val="00292E94"/>
    <w:rsid w:val="00294DA9"/>
    <w:rsid w:val="00294F5B"/>
    <w:rsid w:val="0029579A"/>
    <w:rsid w:val="002957DB"/>
    <w:rsid w:val="002A10C9"/>
    <w:rsid w:val="002A19EB"/>
    <w:rsid w:val="002A2694"/>
    <w:rsid w:val="002A353D"/>
    <w:rsid w:val="002A35D6"/>
    <w:rsid w:val="002A40BB"/>
    <w:rsid w:val="002A7E75"/>
    <w:rsid w:val="002B267E"/>
    <w:rsid w:val="002B27D1"/>
    <w:rsid w:val="002B39B1"/>
    <w:rsid w:val="002B3C7D"/>
    <w:rsid w:val="002B43D0"/>
    <w:rsid w:val="002B4FB0"/>
    <w:rsid w:val="002B5F67"/>
    <w:rsid w:val="002B636A"/>
    <w:rsid w:val="002B74AA"/>
    <w:rsid w:val="002B750D"/>
    <w:rsid w:val="002C402D"/>
    <w:rsid w:val="002C64C3"/>
    <w:rsid w:val="002D0862"/>
    <w:rsid w:val="002D09B4"/>
    <w:rsid w:val="002D2DF7"/>
    <w:rsid w:val="002D5FAF"/>
    <w:rsid w:val="002D626F"/>
    <w:rsid w:val="002D725F"/>
    <w:rsid w:val="002E02CE"/>
    <w:rsid w:val="002E193B"/>
    <w:rsid w:val="002E2B49"/>
    <w:rsid w:val="002E3093"/>
    <w:rsid w:val="002E3F6D"/>
    <w:rsid w:val="002E4D5D"/>
    <w:rsid w:val="002E507D"/>
    <w:rsid w:val="002E5E49"/>
    <w:rsid w:val="002E6A0A"/>
    <w:rsid w:val="002F0D3A"/>
    <w:rsid w:val="002F2361"/>
    <w:rsid w:val="002F4965"/>
    <w:rsid w:val="002F7172"/>
    <w:rsid w:val="002F7869"/>
    <w:rsid w:val="00300196"/>
    <w:rsid w:val="00300E25"/>
    <w:rsid w:val="003010D6"/>
    <w:rsid w:val="0030128C"/>
    <w:rsid w:val="003020B2"/>
    <w:rsid w:val="00302914"/>
    <w:rsid w:val="003035A8"/>
    <w:rsid w:val="00304ACF"/>
    <w:rsid w:val="003059D4"/>
    <w:rsid w:val="00305E60"/>
    <w:rsid w:val="003063E3"/>
    <w:rsid w:val="0030705D"/>
    <w:rsid w:val="003078AC"/>
    <w:rsid w:val="00307A2B"/>
    <w:rsid w:val="00310175"/>
    <w:rsid w:val="00310853"/>
    <w:rsid w:val="00313D8B"/>
    <w:rsid w:val="00313F4F"/>
    <w:rsid w:val="00314D66"/>
    <w:rsid w:val="0031510E"/>
    <w:rsid w:val="00315371"/>
    <w:rsid w:val="00317B5A"/>
    <w:rsid w:val="00317F71"/>
    <w:rsid w:val="00320684"/>
    <w:rsid w:val="003225D0"/>
    <w:rsid w:val="00322D9A"/>
    <w:rsid w:val="00323917"/>
    <w:rsid w:val="00324C25"/>
    <w:rsid w:val="003277D2"/>
    <w:rsid w:val="003302EC"/>
    <w:rsid w:val="0033102C"/>
    <w:rsid w:val="00331766"/>
    <w:rsid w:val="00331E67"/>
    <w:rsid w:val="00332638"/>
    <w:rsid w:val="00332F8D"/>
    <w:rsid w:val="00333C55"/>
    <w:rsid w:val="00334330"/>
    <w:rsid w:val="003352DB"/>
    <w:rsid w:val="0033632E"/>
    <w:rsid w:val="00336C3D"/>
    <w:rsid w:val="00337A68"/>
    <w:rsid w:val="00341448"/>
    <w:rsid w:val="0034202B"/>
    <w:rsid w:val="00342634"/>
    <w:rsid w:val="00342ED3"/>
    <w:rsid w:val="00343A9A"/>
    <w:rsid w:val="00344465"/>
    <w:rsid w:val="00344DFF"/>
    <w:rsid w:val="003459E9"/>
    <w:rsid w:val="00346483"/>
    <w:rsid w:val="00346F67"/>
    <w:rsid w:val="0035315D"/>
    <w:rsid w:val="003535DF"/>
    <w:rsid w:val="00355D74"/>
    <w:rsid w:val="00357700"/>
    <w:rsid w:val="00357A15"/>
    <w:rsid w:val="00357BE6"/>
    <w:rsid w:val="0036010C"/>
    <w:rsid w:val="003619FD"/>
    <w:rsid w:val="00366589"/>
    <w:rsid w:val="00367594"/>
    <w:rsid w:val="003675B6"/>
    <w:rsid w:val="003676FC"/>
    <w:rsid w:val="00367D1F"/>
    <w:rsid w:val="0037218E"/>
    <w:rsid w:val="00372272"/>
    <w:rsid w:val="00374275"/>
    <w:rsid w:val="00375613"/>
    <w:rsid w:val="00375E1A"/>
    <w:rsid w:val="003815A9"/>
    <w:rsid w:val="00383D32"/>
    <w:rsid w:val="003845C9"/>
    <w:rsid w:val="00384B48"/>
    <w:rsid w:val="00384EB0"/>
    <w:rsid w:val="00385D57"/>
    <w:rsid w:val="0038619E"/>
    <w:rsid w:val="00386C9B"/>
    <w:rsid w:val="00387128"/>
    <w:rsid w:val="003948F8"/>
    <w:rsid w:val="003A357E"/>
    <w:rsid w:val="003A3E12"/>
    <w:rsid w:val="003A41F5"/>
    <w:rsid w:val="003A4A22"/>
    <w:rsid w:val="003A7145"/>
    <w:rsid w:val="003B10DB"/>
    <w:rsid w:val="003B1782"/>
    <w:rsid w:val="003B19CD"/>
    <w:rsid w:val="003B1B7D"/>
    <w:rsid w:val="003B34BC"/>
    <w:rsid w:val="003B364D"/>
    <w:rsid w:val="003B43E7"/>
    <w:rsid w:val="003B4A1C"/>
    <w:rsid w:val="003B51DF"/>
    <w:rsid w:val="003B5F83"/>
    <w:rsid w:val="003B6955"/>
    <w:rsid w:val="003B74C9"/>
    <w:rsid w:val="003C0563"/>
    <w:rsid w:val="003C0FBE"/>
    <w:rsid w:val="003C2F65"/>
    <w:rsid w:val="003C34BB"/>
    <w:rsid w:val="003C4772"/>
    <w:rsid w:val="003C5061"/>
    <w:rsid w:val="003C626B"/>
    <w:rsid w:val="003C65E7"/>
    <w:rsid w:val="003C718F"/>
    <w:rsid w:val="003C7487"/>
    <w:rsid w:val="003D003B"/>
    <w:rsid w:val="003D1E5B"/>
    <w:rsid w:val="003D4EED"/>
    <w:rsid w:val="003D52C8"/>
    <w:rsid w:val="003D6799"/>
    <w:rsid w:val="003D68D7"/>
    <w:rsid w:val="003D7B99"/>
    <w:rsid w:val="003E038A"/>
    <w:rsid w:val="003E0A98"/>
    <w:rsid w:val="003E392F"/>
    <w:rsid w:val="003E3D3C"/>
    <w:rsid w:val="003E3F4F"/>
    <w:rsid w:val="003E4611"/>
    <w:rsid w:val="003E4CC7"/>
    <w:rsid w:val="003E67BD"/>
    <w:rsid w:val="003E6D33"/>
    <w:rsid w:val="003E70E3"/>
    <w:rsid w:val="003F296E"/>
    <w:rsid w:val="003F3011"/>
    <w:rsid w:val="003F4045"/>
    <w:rsid w:val="003F5016"/>
    <w:rsid w:val="003F6A72"/>
    <w:rsid w:val="00401B62"/>
    <w:rsid w:val="00402645"/>
    <w:rsid w:val="00402F1A"/>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32A25"/>
    <w:rsid w:val="00432DCE"/>
    <w:rsid w:val="00433205"/>
    <w:rsid w:val="00434150"/>
    <w:rsid w:val="00434215"/>
    <w:rsid w:val="00434AE2"/>
    <w:rsid w:val="00434CD7"/>
    <w:rsid w:val="00435E17"/>
    <w:rsid w:val="004361CB"/>
    <w:rsid w:val="0044072F"/>
    <w:rsid w:val="00440A3F"/>
    <w:rsid w:val="004439CC"/>
    <w:rsid w:val="00443B5E"/>
    <w:rsid w:val="00443EDA"/>
    <w:rsid w:val="00444DBE"/>
    <w:rsid w:val="00445226"/>
    <w:rsid w:val="004467DE"/>
    <w:rsid w:val="00450C7B"/>
    <w:rsid w:val="00450CA5"/>
    <w:rsid w:val="00451433"/>
    <w:rsid w:val="0045409E"/>
    <w:rsid w:val="0045551B"/>
    <w:rsid w:val="004617FA"/>
    <w:rsid w:val="0046222E"/>
    <w:rsid w:val="004634B8"/>
    <w:rsid w:val="004663C8"/>
    <w:rsid w:val="0046725A"/>
    <w:rsid w:val="0046726B"/>
    <w:rsid w:val="004677BE"/>
    <w:rsid w:val="00467D8A"/>
    <w:rsid w:val="004704BC"/>
    <w:rsid w:val="004720EC"/>
    <w:rsid w:val="00473C59"/>
    <w:rsid w:val="004744A0"/>
    <w:rsid w:val="004765F9"/>
    <w:rsid w:val="00477DAE"/>
    <w:rsid w:val="00481572"/>
    <w:rsid w:val="0048199D"/>
    <w:rsid w:val="00483129"/>
    <w:rsid w:val="00485105"/>
    <w:rsid w:val="00486D44"/>
    <w:rsid w:val="00490C22"/>
    <w:rsid w:val="00491D04"/>
    <w:rsid w:val="00492145"/>
    <w:rsid w:val="00493EFA"/>
    <w:rsid w:val="004946A6"/>
    <w:rsid w:val="004946DA"/>
    <w:rsid w:val="00496BD2"/>
    <w:rsid w:val="004A162C"/>
    <w:rsid w:val="004A1A43"/>
    <w:rsid w:val="004A1DBE"/>
    <w:rsid w:val="004A2BF3"/>
    <w:rsid w:val="004A478E"/>
    <w:rsid w:val="004A5F02"/>
    <w:rsid w:val="004A6009"/>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5581"/>
    <w:rsid w:val="004B64FA"/>
    <w:rsid w:val="004C2E61"/>
    <w:rsid w:val="004C41DB"/>
    <w:rsid w:val="004C4EA0"/>
    <w:rsid w:val="004C7440"/>
    <w:rsid w:val="004D18E7"/>
    <w:rsid w:val="004D2DC5"/>
    <w:rsid w:val="004D6B8C"/>
    <w:rsid w:val="004E3613"/>
    <w:rsid w:val="004E3EC8"/>
    <w:rsid w:val="004E3EEE"/>
    <w:rsid w:val="004E41D5"/>
    <w:rsid w:val="004E4F7A"/>
    <w:rsid w:val="004E6B07"/>
    <w:rsid w:val="004F11E6"/>
    <w:rsid w:val="004F1462"/>
    <w:rsid w:val="004F2ED7"/>
    <w:rsid w:val="004F41C1"/>
    <w:rsid w:val="004F4395"/>
    <w:rsid w:val="004F5373"/>
    <w:rsid w:val="004F5430"/>
    <w:rsid w:val="004F620B"/>
    <w:rsid w:val="004F6689"/>
    <w:rsid w:val="00500116"/>
    <w:rsid w:val="00500A0A"/>
    <w:rsid w:val="00504287"/>
    <w:rsid w:val="00504C95"/>
    <w:rsid w:val="005054E2"/>
    <w:rsid w:val="00510BCA"/>
    <w:rsid w:val="00513DEB"/>
    <w:rsid w:val="0051452D"/>
    <w:rsid w:val="005156E9"/>
    <w:rsid w:val="005158B6"/>
    <w:rsid w:val="00517169"/>
    <w:rsid w:val="00517B7B"/>
    <w:rsid w:val="0052013E"/>
    <w:rsid w:val="00521E86"/>
    <w:rsid w:val="00524BD2"/>
    <w:rsid w:val="00525791"/>
    <w:rsid w:val="00526B1D"/>
    <w:rsid w:val="00527B6B"/>
    <w:rsid w:val="00527CB2"/>
    <w:rsid w:val="005309AC"/>
    <w:rsid w:val="00531858"/>
    <w:rsid w:val="00532398"/>
    <w:rsid w:val="00532ECD"/>
    <w:rsid w:val="005336C1"/>
    <w:rsid w:val="00533E70"/>
    <w:rsid w:val="00534D09"/>
    <w:rsid w:val="00536096"/>
    <w:rsid w:val="005360CE"/>
    <w:rsid w:val="00536C58"/>
    <w:rsid w:val="005376D9"/>
    <w:rsid w:val="00541539"/>
    <w:rsid w:val="005428E4"/>
    <w:rsid w:val="00545201"/>
    <w:rsid w:val="00547DC8"/>
    <w:rsid w:val="005500B6"/>
    <w:rsid w:val="005521C2"/>
    <w:rsid w:val="005527E5"/>
    <w:rsid w:val="00555969"/>
    <w:rsid w:val="005568DE"/>
    <w:rsid w:val="00560BEE"/>
    <w:rsid w:val="005619A9"/>
    <w:rsid w:val="00562C2C"/>
    <w:rsid w:val="005632C7"/>
    <w:rsid w:val="005646AA"/>
    <w:rsid w:val="00565D25"/>
    <w:rsid w:val="005661E2"/>
    <w:rsid w:val="00566508"/>
    <w:rsid w:val="005670DE"/>
    <w:rsid w:val="00567106"/>
    <w:rsid w:val="00567812"/>
    <w:rsid w:val="005701D6"/>
    <w:rsid w:val="005705B2"/>
    <w:rsid w:val="00570F90"/>
    <w:rsid w:val="00571540"/>
    <w:rsid w:val="00572848"/>
    <w:rsid w:val="005735B0"/>
    <w:rsid w:val="00574102"/>
    <w:rsid w:val="005748BA"/>
    <w:rsid w:val="00576DDE"/>
    <w:rsid w:val="005801DB"/>
    <w:rsid w:val="0058170E"/>
    <w:rsid w:val="00581D3E"/>
    <w:rsid w:val="00582B10"/>
    <w:rsid w:val="0058301D"/>
    <w:rsid w:val="0058505F"/>
    <w:rsid w:val="00585D0C"/>
    <w:rsid w:val="0059619B"/>
    <w:rsid w:val="00596248"/>
    <w:rsid w:val="00597082"/>
    <w:rsid w:val="00597E75"/>
    <w:rsid w:val="005A07EE"/>
    <w:rsid w:val="005A1B85"/>
    <w:rsid w:val="005A2C8A"/>
    <w:rsid w:val="005A3721"/>
    <w:rsid w:val="005A3805"/>
    <w:rsid w:val="005A387C"/>
    <w:rsid w:val="005A4D86"/>
    <w:rsid w:val="005A5444"/>
    <w:rsid w:val="005A6129"/>
    <w:rsid w:val="005A7D39"/>
    <w:rsid w:val="005B34D3"/>
    <w:rsid w:val="005B3A57"/>
    <w:rsid w:val="005B3A81"/>
    <w:rsid w:val="005C0362"/>
    <w:rsid w:val="005C0810"/>
    <w:rsid w:val="005C14F3"/>
    <w:rsid w:val="005C177D"/>
    <w:rsid w:val="005C1999"/>
    <w:rsid w:val="005C19B5"/>
    <w:rsid w:val="005C2DEF"/>
    <w:rsid w:val="005C3B75"/>
    <w:rsid w:val="005C4447"/>
    <w:rsid w:val="005C4D6F"/>
    <w:rsid w:val="005C607E"/>
    <w:rsid w:val="005C6E30"/>
    <w:rsid w:val="005D02B3"/>
    <w:rsid w:val="005D038A"/>
    <w:rsid w:val="005D131C"/>
    <w:rsid w:val="005D1B80"/>
    <w:rsid w:val="005D3281"/>
    <w:rsid w:val="005D3BBD"/>
    <w:rsid w:val="005D42BF"/>
    <w:rsid w:val="005D461A"/>
    <w:rsid w:val="005D5BA1"/>
    <w:rsid w:val="005D62D0"/>
    <w:rsid w:val="005D7221"/>
    <w:rsid w:val="005D75B3"/>
    <w:rsid w:val="005D7EBE"/>
    <w:rsid w:val="005E0976"/>
    <w:rsid w:val="005E0CAD"/>
    <w:rsid w:val="005E2B4F"/>
    <w:rsid w:val="005E48FA"/>
    <w:rsid w:val="005F0322"/>
    <w:rsid w:val="005F053C"/>
    <w:rsid w:val="005F0EF3"/>
    <w:rsid w:val="005F1596"/>
    <w:rsid w:val="005F214A"/>
    <w:rsid w:val="005F3269"/>
    <w:rsid w:val="005F35FE"/>
    <w:rsid w:val="005F3735"/>
    <w:rsid w:val="005F41B7"/>
    <w:rsid w:val="005F4740"/>
    <w:rsid w:val="005F5998"/>
    <w:rsid w:val="005F64B8"/>
    <w:rsid w:val="005F7396"/>
    <w:rsid w:val="006019E2"/>
    <w:rsid w:val="00601D3C"/>
    <w:rsid w:val="00602560"/>
    <w:rsid w:val="00602A77"/>
    <w:rsid w:val="00603095"/>
    <w:rsid w:val="006035FF"/>
    <w:rsid w:val="0060683E"/>
    <w:rsid w:val="0061047A"/>
    <w:rsid w:val="006104DF"/>
    <w:rsid w:val="0061307B"/>
    <w:rsid w:val="00613F5F"/>
    <w:rsid w:val="00614183"/>
    <w:rsid w:val="006144A1"/>
    <w:rsid w:val="006178E0"/>
    <w:rsid w:val="00617A9E"/>
    <w:rsid w:val="00617F1B"/>
    <w:rsid w:val="00620727"/>
    <w:rsid w:val="00621038"/>
    <w:rsid w:val="006231E0"/>
    <w:rsid w:val="00623DE6"/>
    <w:rsid w:val="00625A80"/>
    <w:rsid w:val="00625CE6"/>
    <w:rsid w:val="00627753"/>
    <w:rsid w:val="0063005E"/>
    <w:rsid w:val="0063025E"/>
    <w:rsid w:val="0063169F"/>
    <w:rsid w:val="006316EF"/>
    <w:rsid w:val="00631970"/>
    <w:rsid w:val="006319B8"/>
    <w:rsid w:val="00634FAA"/>
    <w:rsid w:val="006376F8"/>
    <w:rsid w:val="00643E03"/>
    <w:rsid w:val="006443D9"/>
    <w:rsid w:val="0064492A"/>
    <w:rsid w:val="006466A0"/>
    <w:rsid w:val="006479D0"/>
    <w:rsid w:val="00647D4C"/>
    <w:rsid w:val="00650875"/>
    <w:rsid w:val="00650DAF"/>
    <w:rsid w:val="006517B6"/>
    <w:rsid w:val="0065210C"/>
    <w:rsid w:val="00655DF6"/>
    <w:rsid w:val="006563BC"/>
    <w:rsid w:val="0066036E"/>
    <w:rsid w:val="006634B2"/>
    <w:rsid w:val="00663CBC"/>
    <w:rsid w:val="006643DE"/>
    <w:rsid w:val="0066459A"/>
    <w:rsid w:val="00666A83"/>
    <w:rsid w:val="00666DBE"/>
    <w:rsid w:val="0067001D"/>
    <w:rsid w:val="00672C62"/>
    <w:rsid w:val="00672D5F"/>
    <w:rsid w:val="00673934"/>
    <w:rsid w:val="00674C0B"/>
    <w:rsid w:val="006761E3"/>
    <w:rsid w:val="006762D5"/>
    <w:rsid w:val="00677EAB"/>
    <w:rsid w:val="00681276"/>
    <w:rsid w:val="00682296"/>
    <w:rsid w:val="00683093"/>
    <w:rsid w:val="006835AA"/>
    <w:rsid w:val="00683AB4"/>
    <w:rsid w:val="006867F2"/>
    <w:rsid w:val="00687632"/>
    <w:rsid w:val="00690353"/>
    <w:rsid w:val="00690784"/>
    <w:rsid w:val="00694C32"/>
    <w:rsid w:val="00696AFA"/>
    <w:rsid w:val="00696E93"/>
    <w:rsid w:val="006A1E71"/>
    <w:rsid w:val="006A24F8"/>
    <w:rsid w:val="006A33E5"/>
    <w:rsid w:val="006A35F4"/>
    <w:rsid w:val="006A4A9C"/>
    <w:rsid w:val="006A4D18"/>
    <w:rsid w:val="006B1231"/>
    <w:rsid w:val="006B1A81"/>
    <w:rsid w:val="006B2B0F"/>
    <w:rsid w:val="006B368E"/>
    <w:rsid w:val="006B395D"/>
    <w:rsid w:val="006B51B7"/>
    <w:rsid w:val="006B5B08"/>
    <w:rsid w:val="006B67EF"/>
    <w:rsid w:val="006B68D1"/>
    <w:rsid w:val="006C13B3"/>
    <w:rsid w:val="006C4D05"/>
    <w:rsid w:val="006C4DDC"/>
    <w:rsid w:val="006C57F0"/>
    <w:rsid w:val="006C70E8"/>
    <w:rsid w:val="006D0273"/>
    <w:rsid w:val="006D2319"/>
    <w:rsid w:val="006D25B4"/>
    <w:rsid w:val="006D27EA"/>
    <w:rsid w:val="006D2F32"/>
    <w:rsid w:val="006D6E8E"/>
    <w:rsid w:val="006D7F9A"/>
    <w:rsid w:val="006E0170"/>
    <w:rsid w:val="006E0551"/>
    <w:rsid w:val="006E0DF7"/>
    <w:rsid w:val="006E1CC3"/>
    <w:rsid w:val="006E2DF5"/>
    <w:rsid w:val="006E5596"/>
    <w:rsid w:val="006E6648"/>
    <w:rsid w:val="006F2BA2"/>
    <w:rsid w:val="006F3119"/>
    <w:rsid w:val="006F3454"/>
    <w:rsid w:val="006F3AB1"/>
    <w:rsid w:val="006F42CD"/>
    <w:rsid w:val="006F4EDE"/>
    <w:rsid w:val="006F55C0"/>
    <w:rsid w:val="006F7B5F"/>
    <w:rsid w:val="007003FC"/>
    <w:rsid w:val="00700CFC"/>
    <w:rsid w:val="00703988"/>
    <w:rsid w:val="00704F3E"/>
    <w:rsid w:val="007057DA"/>
    <w:rsid w:val="0070652A"/>
    <w:rsid w:val="00706D7F"/>
    <w:rsid w:val="00707FDC"/>
    <w:rsid w:val="00710C42"/>
    <w:rsid w:val="00711729"/>
    <w:rsid w:val="007135FD"/>
    <w:rsid w:val="00713A6B"/>
    <w:rsid w:val="007147A5"/>
    <w:rsid w:val="00720B89"/>
    <w:rsid w:val="00721348"/>
    <w:rsid w:val="00721407"/>
    <w:rsid w:val="00721F0C"/>
    <w:rsid w:val="00722109"/>
    <w:rsid w:val="0072328E"/>
    <w:rsid w:val="0072338B"/>
    <w:rsid w:val="00724266"/>
    <w:rsid w:val="00724C80"/>
    <w:rsid w:val="00726FE1"/>
    <w:rsid w:val="00730091"/>
    <w:rsid w:val="00730BCC"/>
    <w:rsid w:val="00731677"/>
    <w:rsid w:val="00731AA9"/>
    <w:rsid w:val="0073221D"/>
    <w:rsid w:val="007353A7"/>
    <w:rsid w:val="0073671E"/>
    <w:rsid w:val="00737781"/>
    <w:rsid w:val="007412BD"/>
    <w:rsid w:val="007414F5"/>
    <w:rsid w:val="007436AB"/>
    <w:rsid w:val="007452C7"/>
    <w:rsid w:val="00745CF1"/>
    <w:rsid w:val="00746AA1"/>
    <w:rsid w:val="00747053"/>
    <w:rsid w:val="007476B2"/>
    <w:rsid w:val="007477A1"/>
    <w:rsid w:val="00751725"/>
    <w:rsid w:val="00752A92"/>
    <w:rsid w:val="00753ADE"/>
    <w:rsid w:val="00756AB9"/>
    <w:rsid w:val="00756F52"/>
    <w:rsid w:val="007634F9"/>
    <w:rsid w:val="007642C0"/>
    <w:rsid w:val="00764B35"/>
    <w:rsid w:val="00764C08"/>
    <w:rsid w:val="00764D31"/>
    <w:rsid w:val="00765318"/>
    <w:rsid w:val="0076758F"/>
    <w:rsid w:val="0077010C"/>
    <w:rsid w:val="00770671"/>
    <w:rsid w:val="0077136A"/>
    <w:rsid w:val="00772252"/>
    <w:rsid w:val="00772445"/>
    <w:rsid w:val="00773514"/>
    <w:rsid w:val="007752D7"/>
    <w:rsid w:val="00780D6A"/>
    <w:rsid w:val="00780D9B"/>
    <w:rsid w:val="007819EF"/>
    <w:rsid w:val="0078262F"/>
    <w:rsid w:val="00782982"/>
    <w:rsid w:val="00783D0D"/>
    <w:rsid w:val="00786BA3"/>
    <w:rsid w:val="0079044E"/>
    <w:rsid w:val="00790FC5"/>
    <w:rsid w:val="00792BB6"/>
    <w:rsid w:val="00793313"/>
    <w:rsid w:val="00794408"/>
    <w:rsid w:val="00794897"/>
    <w:rsid w:val="00794BAD"/>
    <w:rsid w:val="00795117"/>
    <w:rsid w:val="007968A1"/>
    <w:rsid w:val="00796DD0"/>
    <w:rsid w:val="007973F2"/>
    <w:rsid w:val="007A1453"/>
    <w:rsid w:val="007A2D99"/>
    <w:rsid w:val="007A2E8B"/>
    <w:rsid w:val="007A3939"/>
    <w:rsid w:val="007A43B1"/>
    <w:rsid w:val="007A5A1D"/>
    <w:rsid w:val="007A6923"/>
    <w:rsid w:val="007A7044"/>
    <w:rsid w:val="007A7E48"/>
    <w:rsid w:val="007B105F"/>
    <w:rsid w:val="007B137A"/>
    <w:rsid w:val="007B1E50"/>
    <w:rsid w:val="007B2FD1"/>
    <w:rsid w:val="007B3800"/>
    <w:rsid w:val="007B3EEC"/>
    <w:rsid w:val="007B6410"/>
    <w:rsid w:val="007B7E54"/>
    <w:rsid w:val="007C29B6"/>
    <w:rsid w:val="007C34C7"/>
    <w:rsid w:val="007C4012"/>
    <w:rsid w:val="007C409B"/>
    <w:rsid w:val="007C515C"/>
    <w:rsid w:val="007C6791"/>
    <w:rsid w:val="007C7B4F"/>
    <w:rsid w:val="007D0DEB"/>
    <w:rsid w:val="007D1BA5"/>
    <w:rsid w:val="007D39EE"/>
    <w:rsid w:val="007D4235"/>
    <w:rsid w:val="007D4BE7"/>
    <w:rsid w:val="007D4E67"/>
    <w:rsid w:val="007D5176"/>
    <w:rsid w:val="007E013A"/>
    <w:rsid w:val="007E0A87"/>
    <w:rsid w:val="007E2B27"/>
    <w:rsid w:val="007E2B47"/>
    <w:rsid w:val="007E35BA"/>
    <w:rsid w:val="007E39BF"/>
    <w:rsid w:val="007E3AA4"/>
    <w:rsid w:val="007E5061"/>
    <w:rsid w:val="007E52F5"/>
    <w:rsid w:val="007E5E47"/>
    <w:rsid w:val="007E661F"/>
    <w:rsid w:val="007F0077"/>
    <w:rsid w:val="007F04A3"/>
    <w:rsid w:val="007F0877"/>
    <w:rsid w:val="007F1B3E"/>
    <w:rsid w:val="007F1D04"/>
    <w:rsid w:val="007F2061"/>
    <w:rsid w:val="007F38C9"/>
    <w:rsid w:val="007F393E"/>
    <w:rsid w:val="007F4438"/>
    <w:rsid w:val="007F550D"/>
    <w:rsid w:val="007F6E68"/>
    <w:rsid w:val="007F6EF7"/>
    <w:rsid w:val="00800A5A"/>
    <w:rsid w:val="00800E77"/>
    <w:rsid w:val="00805815"/>
    <w:rsid w:val="00805927"/>
    <w:rsid w:val="0080669E"/>
    <w:rsid w:val="0080771E"/>
    <w:rsid w:val="008108A0"/>
    <w:rsid w:val="00810E9C"/>
    <w:rsid w:val="008135A7"/>
    <w:rsid w:val="00814552"/>
    <w:rsid w:val="00816729"/>
    <w:rsid w:val="00817572"/>
    <w:rsid w:val="00820CCF"/>
    <w:rsid w:val="0082262E"/>
    <w:rsid w:val="008226F3"/>
    <w:rsid w:val="0082524A"/>
    <w:rsid w:val="008274FF"/>
    <w:rsid w:val="00827A88"/>
    <w:rsid w:val="00830421"/>
    <w:rsid w:val="00830AE1"/>
    <w:rsid w:val="0083180E"/>
    <w:rsid w:val="008321C3"/>
    <w:rsid w:val="00832C1A"/>
    <w:rsid w:val="00832EE5"/>
    <w:rsid w:val="00834B83"/>
    <w:rsid w:val="00836C7D"/>
    <w:rsid w:val="008375F3"/>
    <w:rsid w:val="00837D18"/>
    <w:rsid w:val="008436B5"/>
    <w:rsid w:val="00844C89"/>
    <w:rsid w:val="00844E28"/>
    <w:rsid w:val="00845353"/>
    <w:rsid w:val="00845849"/>
    <w:rsid w:val="00846717"/>
    <w:rsid w:val="008514ED"/>
    <w:rsid w:val="00852704"/>
    <w:rsid w:val="0085350E"/>
    <w:rsid w:val="008557D5"/>
    <w:rsid w:val="008560CA"/>
    <w:rsid w:val="008563AF"/>
    <w:rsid w:val="008603AB"/>
    <w:rsid w:val="008631DF"/>
    <w:rsid w:val="00867751"/>
    <w:rsid w:val="008702D4"/>
    <w:rsid w:val="00871724"/>
    <w:rsid w:val="00872964"/>
    <w:rsid w:val="008731B8"/>
    <w:rsid w:val="00874862"/>
    <w:rsid w:val="00875491"/>
    <w:rsid w:val="0087585C"/>
    <w:rsid w:val="008763EF"/>
    <w:rsid w:val="00876E5B"/>
    <w:rsid w:val="0087720A"/>
    <w:rsid w:val="00880141"/>
    <w:rsid w:val="008807C1"/>
    <w:rsid w:val="008834DA"/>
    <w:rsid w:val="008850C9"/>
    <w:rsid w:val="00885A54"/>
    <w:rsid w:val="008865A2"/>
    <w:rsid w:val="00886650"/>
    <w:rsid w:val="0088788C"/>
    <w:rsid w:val="008878B7"/>
    <w:rsid w:val="008879D8"/>
    <w:rsid w:val="00887A72"/>
    <w:rsid w:val="00890E86"/>
    <w:rsid w:val="008931AF"/>
    <w:rsid w:val="00893C99"/>
    <w:rsid w:val="0089417F"/>
    <w:rsid w:val="0089471D"/>
    <w:rsid w:val="008952E6"/>
    <w:rsid w:val="00896DAB"/>
    <w:rsid w:val="00897307"/>
    <w:rsid w:val="008A0341"/>
    <w:rsid w:val="008A0610"/>
    <w:rsid w:val="008A148A"/>
    <w:rsid w:val="008A1702"/>
    <w:rsid w:val="008A1F90"/>
    <w:rsid w:val="008A24D1"/>
    <w:rsid w:val="008A43CE"/>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720"/>
    <w:rsid w:val="008C412E"/>
    <w:rsid w:val="008C42E3"/>
    <w:rsid w:val="008C569B"/>
    <w:rsid w:val="008C5A92"/>
    <w:rsid w:val="008C644C"/>
    <w:rsid w:val="008C70E9"/>
    <w:rsid w:val="008C7212"/>
    <w:rsid w:val="008C7CE2"/>
    <w:rsid w:val="008C7D6C"/>
    <w:rsid w:val="008D1224"/>
    <w:rsid w:val="008D2D3D"/>
    <w:rsid w:val="008D5BF9"/>
    <w:rsid w:val="008D5F7B"/>
    <w:rsid w:val="008D6641"/>
    <w:rsid w:val="008D6E7F"/>
    <w:rsid w:val="008E10EC"/>
    <w:rsid w:val="008E219A"/>
    <w:rsid w:val="008E3D9E"/>
    <w:rsid w:val="008E57B2"/>
    <w:rsid w:val="008E6F1B"/>
    <w:rsid w:val="008E7602"/>
    <w:rsid w:val="008E7B4E"/>
    <w:rsid w:val="008E7EF7"/>
    <w:rsid w:val="008F05A3"/>
    <w:rsid w:val="008F06EB"/>
    <w:rsid w:val="008F0D6E"/>
    <w:rsid w:val="008F1496"/>
    <w:rsid w:val="008F26DD"/>
    <w:rsid w:val="008F4310"/>
    <w:rsid w:val="008F485D"/>
    <w:rsid w:val="008F5A41"/>
    <w:rsid w:val="008F7C5F"/>
    <w:rsid w:val="008F7DD5"/>
    <w:rsid w:val="0090086E"/>
    <w:rsid w:val="00901E4F"/>
    <w:rsid w:val="00901FFA"/>
    <w:rsid w:val="00902995"/>
    <w:rsid w:val="00905FA4"/>
    <w:rsid w:val="00906B5D"/>
    <w:rsid w:val="00907CDE"/>
    <w:rsid w:val="00910E69"/>
    <w:rsid w:val="00911CB2"/>
    <w:rsid w:val="009127ED"/>
    <w:rsid w:val="00912D4F"/>
    <w:rsid w:val="00922A8D"/>
    <w:rsid w:val="0092399F"/>
    <w:rsid w:val="00924AD2"/>
    <w:rsid w:val="009306E9"/>
    <w:rsid w:val="00931FE0"/>
    <w:rsid w:val="00933508"/>
    <w:rsid w:val="00933D79"/>
    <w:rsid w:val="009342F8"/>
    <w:rsid w:val="0093494B"/>
    <w:rsid w:val="00935129"/>
    <w:rsid w:val="009368E4"/>
    <w:rsid w:val="00937534"/>
    <w:rsid w:val="00937A74"/>
    <w:rsid w:val="009400E5"/>
    <w:rsid w:val="00941D32"/>
    <w:rsid w:val="00941DF8"/>
    <w:rsid w:val="0094695E"/>
    <w:rsid w:val="0094742A"/>
    <w:rsid w:val="0095035D"/>
    <w:rsid w:val="00950D2B"/>
    <w:rsid w:val="00951565"/>
    <w:rsid w:val="009529E5"/>
    <w:rsid w:val="0095332D"/>
    <w:rsid w:val="00953625"/>
    <w:rsid w:val="00953E2D"/>
    <w:rsid w:val="00954093"/>
    <w:rsid w:val="009545EB"/>
    <w:rsid w:val="009561C6"/>
    <w:rsid w:val="00956300"/>
    <w:rsid w:val="00957721"/>
    <w:rsid w:val="0096147C"/>
    <w:rsid w:val="00962213"/>
    <w:rsid w:val="00962DD4"/>
    <w:rsid w:val="009632BF"/>
    <w:rsid w:val="00964A64"/>
    <w:rsid w:val="00965D49"/>
    <w:rsid w:val="00966D17"/>
    <w:rsid w:val="0096734F"/>
    <w:rsid w:val="00971C7B"/>
    <w:rsid w:val="00973C04"/>
    <w:rsid w:val="0097482B"/>
    <w:rsid w:val="00974ED8"/>
    <w:rsid w:val="00977970"/>
    <w:rsid w:val="00980427"/>
    <w:rsid w:val="009810AD"/>
    <w:rsid w:val="0098149F"/>
    <w:rsid w:val="00982519"/>
    <w:rsid w:val="0098359B"/>
    <w:rsid w:val="009840A1"/>
    <w:rsid w:val="0098759E"/>
    <w:rsid w:val="00990B45"/>
    <w:rsid w:val="00990F98"/>
    <w:rsid w:val="00992AA4"/>
    <w:rsid w:val="00992F30"/>
    <w:rsid w:val="00994994"/>
    <w:rsid w:val="009969AA"/>
    <w:rsid w:val="00997073"/>
    <w:rsid w:val="0099742B"/>
    <w:rsid w:val="00997BBA"/>
    <w:rsid w:val="009A0FF8"/>
    <w:rsid w:val="009A100A"/>
    <w:rsid w:val="009A2FEF"/>
    <w:rsid w:val="009A32A6"/>
    <w:rsid w:val="009A394D"/>
    <w:rsid w:val="009A632D"/>
    <w:rsid w:val="009A6BEE"/>
    <w:rsid w:val="009B01FE"/>
    <w:rsid w:val="009B2298"/>
    <w:rsid w:val="009B2E78"/>
    <w:rsid w:val="009B3E38"/>
    <w:rsid w:val="009B4177"/>
    <w:rsid w:val="009B62BC"/>
    <w:rsid w:val="009B682E"/>
    <w:rsid w:val="009C063F"/>
    <w:rsid w:val="009C358F"/>
    <w:rsid w:val="009C3C7E"/>
    <w:rsid w:val="009C4677"/>
    <w:rsid w:val="009C53B7"/>
    <w:rsid w:val="009C60CA"/>
    <w:rsid w:val="009C61F8"/>
    <w:rsid w:val="009C74D3"/>
    <w:rsid w:val="009D0FD8"/>
    <w:rsid w:val="009D1009"/>
    <w:rsid w:val="009D596A"/>
    <w:rsid w:val="009D7B14"/>
    <w:rsid w:val="009E01E4"/>
    <w:rsid w:val="009E260F"/>
    <w:rsid w:val="009F0A7E"/>
    <w:rsid w:val="009F302C"/>
    <w:rsid w:val="009F44D1"/>
    <w:rsid w:val="009F5389"/>
    <w:rsid w:val="009F54AE"/>
    <w:rsid w:val="009F55C7"/>
    <w:rsid w:val="009F6B89"/>
    <w:rsid w:val="00A00C6E"/>
    <w:rsid w:val="00A011D1"/>
    <w:rsid w:val="00A01DF7"/>
    <w:rsid w:val="00A01E8E"/>
    <w:rsid w:val="00A01F2E"/>
    <w:rsid w:val="00A02FF0"/>
    <w:rsid w:val="00A03517"/>
    <w:rsid w:val="00A04400"/>
    <w:rsid w:val="00A04534"/>
    <w:rsid w:val="00A05B4A"/>
    <w:rsid w:val="00A05FC7"/>
    <w:rsid w:val="00A065C1"/>
    <w:rsid w:val="00A067D9"/>
    <w:rsid w:val="00A1025E"/>
    <w:rsid w:val="00A1114F"/>
    <w:rsid w:val="00A11AD7"/>
    <w:rsid w:val="00A12FE0"/>
    <w:rsid w:val="00A14E6E"/>
    <w:rsid w:val="00A151B5"/>
    <w:rsid w:val="00A1552A"/>
    <w:rsid w:val="00A15F97"/>
    <w:rsid w:val="00A170F9"/>
    <w:rsid w:val="00A17747"/>
    <w:rsid w:val="00A1781B"/>
    <w:rsid w:val="00A23999"/>
    <w:rsid w:val="00A253AA"/>
    <w:rsid w:val="00A262AF"/>
    <w:rsid w:val="00A2748F"/>
    <w:rsid w:val="00A27A73"/>
    <w:rsid w:val="00A322A4"/>
    <w:rsid w:val="00A34BC9"/>
    <w:rsid w:val="00A3560F"/>
    <w:rsid w:val="00A37C1E"/>
    <w:rsid w:val="00A40D82"/>
    <w:rsid w:val="00A41624"/>
    <w:rsid w:val="00A41ED0"/>
    <w:rsid w:val="00A41FD9"/>
    <w:rsid w:val="00A423A3"/>
    <w:rsid w:val="00A44A92"/>
    <w:rsid w:val="00A4587D"/>
    <w:rsid w:val="00A46A49"/>
    <w:rsid w:val="00A472B5"/>
    <w:rsid w:val="00A4749D"/>
    <w:rsid w:val="00A50F1B"/>
    <w:rsid w:val="00A51840"/>
    <w:rsid w:val="00A53852"/>
    <w:rsid w:val="00A54994"/>
    <w:rsid w:val="00A55684"/>
    <w:rsid w:val="00A562BF"/>
    <w:rsid w:val="00A564A8"/>
    <w:rsid w:val="00A57522"/>
    <w:rsid w:val="00A5786A"/>
    <w:rsid w:val="00A606BB"/>
    <w:rsid w:val="00A60BD9"/>
    <w:rsid w:val="00A61D79"/>
    <w:rsid w:val="00A626E7"/>
    <w:rsid w:val="00A62761"/>
    <w:rsid w:val="00A62CAA"/>
    <w:rsid w:val="00A63A3A"/>
    <w:rsid w:val="00A64124"/>
    <w:rsid w:val="00A64985"/>
    <w:rsid w:val="00A65CD5"/>
    <w:rsid w:val="00A70D65"/>
    <w:rsid w:val="00A70D8F"/>
    <w:rsid w:val="00A718E8"/>
    <w:rsid w:val="00A7250F"/>
    <w:rsid w:val="00A73515"/>
    <w:rsid w:val="00A735CB"/>
    <w:rsid w:val="00A74087"/>
    <w:rsid w:val="00A76B26"/>
    <w:rsid w:val="00A7706B"/>
    <w:rsid w:val="00A816E2"/>
    <w:rsid w:val="00A81763"/>
    <w:rsid w:val="00A82622"/>
    <w:rsid w:val="00A82690"/>
    <w:rsid w:val="00A828A1"/>
    <w:rsid w:val="00A83201"/>
    <w:rsid w:val="00A8563B"/>
    <w:rsid w:val="00A858B9"/>
    <w:rsid w:val="00A86C86"/>
    <w:rsid w:val="00A86D4C"/>
    <w:rsid w:val="00A9137F"/>
    <w:rsid w:val="00A9244F"/>
    <w:rsid w:val="00A92E80"/>
    <w:rsid w:val="00A92F5B"/>
    <w:rsid w:val="00A94068"/>
    <w:rsid w:val="00A945A0"/>
    <w:rsid w:val="00A94CAA"/>
    <w:rsid w:val="00AA01D4"/>
    <w:rsid w:val="00AA0320"/>
    <w:rsid w:val="00AA5530"/>
    <w:rsid w:val="00AA56DE"/>
    <w:rsid w:val="00AA6500"/>
    <w:rsid w:val="00AB1B55"/>
    <w:rsid w:val="00AB1FAA"/>
    <w:rsid w:val="00AB23F2"/>
    <w:rsid w:val="00AB3733"/>
    <w:rsid w:val="00AB500C"/>
    <w:rsid w:val="00AB63FB"/>
    <w:rsid w:val="00AB6C7D"/>
    <w:rsid w:val="00AB7225"/>
    <w:rsid w:val="00AC0A28"/>
    <w:rsid w:val="00AC0A29"/>
    <w:rsid w:val="00AC17A7"/>
    <w:rsid w:val="00AC1C07"/>
    <w:rsid w:val="00AC2A0D"/>
    <w:rsid w:val="00AC3526"/>
    <w:rsid w:val="00AC3D3D"/>
    <w:rsid w:val="00AC406D"/>
    <w:rsid w:val="00AC41C9"/>
    <w:rsid w:val="00AC4C22"/>
    <w:rsid w:val="00AC59E5"/>
    <w:rsid w:val="00AC6069"/>
    <w:rsid w:val="00AC60A4"/>
    <w:rsid w:val="00AC6A3D"/>
    <w:rsid w:val="00AC6ECB"/>
    <w:rsid w:val="00AC7DAE"/>
    <w:rsid w:val="00AD0BEE"/>
    <w:rsid w:val="00AD4116"/>
    <w:rsid w:val="00AD5DDA"/>
    <w:rsid w:val="00AD5E5F"/>
    <w:rsid w:val="00AD5EF5"/>
    <w:rsid w:val="00AD6278"/>
    <w:rsid w:val="00AD68AB"/>
    <w:rsid w:val="00AD6D16"/>
    <w:rsid w:val="00AE0951"/>
    <w:rsid w:val="00AE4A1E"/>
    <w:rsid w:val="00AE5930"/>
    <w:rsid w:val="00AE746C"/>
    <w:rsid w:val="00AF02D5"/>
    <w:rsid w:val="00AF0530"/>
    <w:rsid w:val="00AF0E2D"/>
    <w:rsid w:val="00AF177B"/>
    <w:rsid w:val="00AF2206"/>
    <w:rsid w:val="00AF3799"/>
    <w:rsid w:val="00AF44DD"/>
    <w:rsid w:val="00AF6E9D"/>
    <w:rsid w:val="00AF79EC"/>
    <w:rsid w:val="00AF7D72"/>
    <w:rsid w:val="00B0179D"/>
    <w:rsid w:val="00B027D6"/>
    <w:rsid w:val="00B04389"/>
    <w:rsid w:val="00B05457"/>
    <w:rsid w:val="00B056F8"/>
    <w:rsid w:val="00B0666F"/>
    <w:rsid w:val="00B07EE0"/>
    <w:rsid w:val="00B1067D"/>
    <w:rsid w:val="00B1093C"/>
    <w:rsid w:val="00B10F16"/>
    <w:rsid w:val="00B1425B"/>
    <w:rsid w:val="00B14381"/>
    <w:rsid w:val="00B145CF"/>
    <w:rsid w:val="00B1657F"/>
    <w:rsid w:val="00B17FD8"/>
    <w:rsid w:val="00B2037F"/>
    <w:rsid w:val="00B24CF6"/>
    <w:rsid w:val="00B274BE"/>
    <w:rsid w:val="00B278B3"/>
    <w:rsid w:val="00B3122F"/>
    <w:rsid w:val="00B3192F"/>
    <w:rsid w:val="00B3325C"/>
    <w:rsid w:val="00B3395A"/>
    <w:rsid w:val="00B35288"/>
    <w:rsid w:val="00B3545A"/>
    <w:rsid w:val="00B3708C"/>
    <w:rsid w:val="00B37483"/>
    <w:rsid w:val="00B375F5"/>
    <w:rsid w:val="00B40CE2"/>
    <w:rsid w:val="00B4196B"/>
    <w:rsid w:val="00B42E8B"/>
    <w:rsid w:val="00B43427"/>
    <w:rsid w:val="00B43900"/>
    <w:rsid w:val="00B51EFB"/>
    <w:rsid w:val="00B540F3"/>
    <w:rsid w:val="00B574E2"/>
    <w:rsid w:val="00B609E5"/>
    <w:rsid w:val="00B650F8"/>
    <w:rsid w:val="00B65746"/>
    <w:rsid w:val="00B659D9"/>
    <w:rsid w:val="00B712E8"/>
    <w:rsid w:val="00B724BB"/>
    <w:rsid w:val="00B7680D"/>
    <w:rsid w:val="00B8055C"/>
    <w:rsid w:val="00B85345"/>
    <w:rsid w:val="00B9110F"/>
    <w:rsid w:val="00B9119B"/>
    <w:rsid w:val="00B921AA"/>
    <w:rsid w:val="00B93CBB"/>
    <w:rsid w:val="00B94FEE"/>
    <w:rsid w:val="00B950D0"/>
    <w:rsid w:val="00B9560B"/>
    <w:rsid w:val="00B959B7"/>
    <w:rsid w:val="00B95D5B"/>
    <w:rsid w:val="00B97DAC"/>
    <w:rsid w:val="00B97FF6"/>
    <w:rsid w:val="00BA0884"/>
    <w:rsid w:val="00BA32F5"/>
    <w:rsid w:val="00BA5294"/>
    <w:rsid w:val="00BA6B8B"/>
    <w:rsid w:val="00BB0533"/>
    <w:rsid w:val="00BB0C86"/>
    <w:rsid w:val="00BB0DA8"/>
    <w:rsid w:val="00BB0F5F"/>
    <w:rsid w:val="00BB10DD"/>
    <w:rsid w:val="00BB397A"/>
    <w:rsid w:val="00BB44B8"/>
    <w:rsid w:val="00BB6C87"/>
    <w:rsid w:val="00BB7F7D"/>
    <w:rsid w:val="00BC0814"/>
    <w:rsid w:val="00BC220B"/>
    <w:rsid w:val="00BC2314"/>
    <w:rsid w:val="00BC2D5E"/>
    <w:rsid w:val="00BC3A9B"/>
    <w:rsid w:val="00BC3E12"/>
    <w:rsid w:val="00BC45C0"/>
    <w:rsid w:val="00BC4A47"/>
    <w:rsid w:val="00BC5A31"/>
    <w:rsid w:val="00BC7005"/>
    <w:rsid w:val="00BD2DD6"/>
    <w:rsid w:val="00BD40AE"/>
    <w:rsid w:val="00BE1F15"/>
    <w:rsid w:val="00BE2B15"/>
    <w:rsid w:val="00BE30B9"/>
    <w:rsid w:val="00BE3A8C"/>
    <w:rsid w:val="00BE4315"/>
    <w:rsid w:val="00BE43DD"/>
    <w:rsid w:val="00BE6145"/>
    <w:rsid w:val="00BE6355"/>
    <w:rsid w:val="00BF0F7A"/>
    <w:rsid w:val="00BF15AA"/>
    <w:rsid w:val="00BF2F6B"/>
    <w:rsid w:val="00BF43B2"/>
    <w:rsid w:val="00BF5057"/>
    <w:rsid w:val="00BF57EF"/>
    <w:rsid w:val="00BF5A3C"/>
    <w:rsid w:val="00BF61AD"/>
    <w:rsid w:val="00BF71B4"/>
    <w:rsid w:val="00C006FE"/>
    <w:rsid w:val="00C00B3A"/>
    <w:rsid w:val="00C01795"/>
    <w:rsid w:val="00C0214C"/>
    <w:rsid w:val="00C025E2"/>
    <w:rsid w:val="00C02821"/>
    <w:rsid w:val="00C039FA"/>
    <w:rsid w:val="00C03FB8"/>
    <w:rsid w:val="00C04420"/>
    <w:rsid w:val="00C04734"/>
    <w:rsid w:val="00C11407"/>
    <w:rsid w:val="00C121B2"/>
    <w:rsid w:val="00C122F3"/>
    <w:rsid w:val="00C150D7"/>
    <w:rsid w:val="00C15207"/>
    <w:rsid w:val="00C1613A"/>
    <w:rsid w:val="00C16CA8"/>
    <w:rsid w:val="00C203FD"/>
    <w:rsid w:val="00C20D57"/>
    <w:rsid w:val="00C21594"/>
    <w:rsid w:val="00C215CD"/>
    <w:rsid w:val="00C21DB6"/>
    <w:rsid w:val="00C2212F"/>
    <w:rsid w:val="00C23EB9"/>
    <w:rsid w:val="00C24AB1"/>
    <w:rsid w:val="00C25CA3"/>
    <w:rsid w:val="00C25CC4"/>
    <w:rsid w:val="00C26527"/>
    <w:rsid w:val="00C310ED"/>
    <w:rsid w:val="00C355CC"/>
    <w:rsid w:val="00C35606"/>
    <w:rsid w:val="00C35860"/>
    <w:rsid w:val="00C36BF3"/>
    <w:rsid w:val="00C36EC0"/>
    <w:rsid w:val="00C40569"/>
    <w:rsid w:val="00C406AB"/>
    <w:rsid w:val="00C406EB"/>
    <w:rsid w:val="00C41FD3"/>
    <w:rsid w:val="00C42B9D"/>
    <w:rsid w:val="00C42BDD"/>
    <w:rsid w:val="00C442A7"/>
    <w:rsid w:val="00C445F0"/>
    <w:rsid w:val="00C46226"/>
    <w:rsid w:val="00C47220"/>
    <w:rsid w:val="00C503E6"/>
    <w:rsid w:val="00C51DC0"/>
    <w:rsid w:val="00C52F19"/>
    <w:rsid w:val="00C5341E"/>
    <w:rsid w:val="00C5395C"/>
    <w:rsid w:val="00C53963"/>
    <w:rsid w:val="00C5398F"/>
    <w:rsid w:val="00C53A70"/>
    <w:rsid w:val="00C53FF2"/>
    <w:rsid w:val="00C5522D"/>
    <w:rsid w:val="00C556D7"/>
    <w:rsid w:val="00C5764E"/>
    <w:rsid w:val="00C61B37"/>
    <w:rsid w:val="00C61C4C"/>
    <w:rsid w:val="00C61FF6"/>
    <w:rsid w:val="00C63775"/>
    <w:rsid w:val="00C63AB8"/>
    <w:rsid w:val="00C63CD7"/>
    <w:rsid w:val="00C653FC"/>
    <w:rsid w:val="00C65B87"/>
    <w:rsid w:val="00C66077"/>
    <w:rsid w:val="00C664FC"/>
    <w:rsid w:val="00C6755C"/>
    <w:rsid w:val="00C67B9A"/>
    <w:rsid w:val="00C72F62"/>
    <w:rsid w:val="00C73DB4"/>
    <w:rsid w:val="00C747BA"/>
    <w:rsid w:val="00C74DCB"/>
    <w:rsid w:val="00C75844"/>
    <w:rsid w:val="00C779F4"/>
    <w:rsid w:val="00C80036"/>
    <w:rsid w:val="00C80248"/>
    <w:rsid w:val="00C80553"/>
    <w:rsid w:val="00C807C5"/>
    <w:rsid w:val="00C80D9F"/>
    <w:rsid w:val="00C81451"/>
    <w:rsid w:val="00C823A0"/>
    <w:rsid w:val="00C8369B"/>
    <w:rsid w:val="00C85365"/>
    <w:rsid w:val="00C86B19"/>
    <w:rsid w:val="00C8765B"/>
    <w:rsid w:val="00C91B19"/>
    <w:rsid w:val="00C92616"/>
    <w:rsid w:val="00C94951"/>
    <w:rsid w:val="00C95654"/>
    <w:rsid w:val="00C96C4C"/>
    <w:rsid w:val="00C9731A"/>
    <w:rsid w:val="00C97E97"/>
    <w:rsid w:val="00CA04B5"/>
    <w:rsid w:val="00CA146F"/>
    <w:rsid w:val="00CA2576"/>
    <w:rsid w:val="00CA580F"/>
    <w:rsid w:val="00CA5E13"/>
    <w:rsid w:val="00CB04DB"/>
    <w:rsid w:val="00CB0E67"/>
    <w:rsid w:val="00CB2245"/>
    <w:rsid w:val="00CB4402"/>
    <w:rsid w:val="00CB455C"/>
    <w:rsid w:val="00CB5228"/>
    <w:rsid w:val="00CB6760"/>
    <w:rsid w:val="00CB6CEA"/>
    <w:rsid w:val="00CB76A3"/>
    <w:rsid w:val="00CB7F94"/>
    <w:rsid w:val="00CC1CA0"/>
    <w:rsid w:val="00CC36B8"/>
    <w:rsid w:val="00CC4BF2"/>
    <w:rsid w:val="00CC5828"/>
    <w:rsid w:val="00CC673D"/>
    <w:rsid w:val="00CC6E26"/>
    <w:rsid w:val="00CC7CFF"/>
    <w:rsid w:val="00CD09CF"/>
    <w:rsid w:val="00CD5765"/>
    <w:rsid w:val="00CD5A99"/>
    <w:rsid w:val="00CD74A4"/>
    <w:rsid w:val="00CD7F12"/>
    <w:rsid w:val="00CE0FA8"/>
    <w:rsid w:val="00CE479C"/>
    <w:rsid w:val="00CE6AFE"/>
    <w:rsid w:val="00CF3462"/>
    <w:rsid w:val="00CF4342"/>
    <w:rsid w:val="00CF58E4"/>
    <w:rsid w:val="00CF6004"/>
    <w:rsid w:val="00CF660C"/>
    <w:rsid w:val="00CF7C05"/>
    <w:rsid w:val="00CF7FC6"/>
    <w:rsid w:val="00D01912"/>
    <w:rsid w:val="00D020D0"/>
    <w:rsid w:val="00D02758"/>
    <w:rsid w:val="00D02DF4"/>
    <w:rsid w:val="00D050B6"/>
    <w:rsid w:val="00D0543E"/>
    <w:rsid w:val="00D05501"/>
    <w:rsid w:val="00D061F1"/>
    <w:rsid w:val="00D06385"/>
    <w:rsid w:val="00D1116E"/>
    <w:rsid w:val="00D117A6"/>
    <w:rsid w:val="00D14D15"/>
    <w:rsid w:val="00D156F6"/>
    <w:rsid w:val="00D15E69"/>
    <w:rsid w:val="00D16B3A"/>
    <w:rsid w:val="00D16B88"/>
    <w:rsid w:val="00D16C12"/>
    <w:rsid w:val="00D16E7C"/>
    <w:rsid w:val="00D176B4"/>
    <w:rsid w:val="00D20CEE"/>
    <w:rsid w:val="00D21AE6"/>
    <w:rsid w:val="00D22376"/>
    <w:rsid w:val="00D22525"/>
    <w:rsid w:val="00D235B5"/>
    <w:rsid w:val="00D257E8"/>
    <w:rsid w:val="00D25E29"/>
    <w:rsid w:val="00D30C3D"/>
    <w:rsid w:val="00D320D4"/>
    <w:rsid w:val="00D33851"/>
    <w:rsid w:val="00D34CE1"/>
    <w:rsid w:val="00D34E7B"/>
    <w:rsid w:val="00D3650F"/>
    <w:rsid w:val="00D37B66"/>
    <w:rsid w:val="00D37D3D"/>
    <w:rsid w:val="00D41604"/>
    <w:rsid w:val="00D4330F"/>
    <w:rsid w:val="00D465B1"/>
    <w:rsid w:val="00D504D9"/>
    <w:rsid w:val="00D523CF"/>
    <w:rsid w:val="00D54AD8"/>
    <w:rsid w:val="00D57A94"/>
    <w:rsid w:val="00D60A18"/>
    <w:rsid w:val="00D62BCC"/>
    <w:rsid w:val="00D66026"/>
    <w:rsid w:val="00D66CEF"/>
    <w:rsid w:val="00D72526"/>
    <w:rsid w:val="00D75038"/>
    <w:rsid w:val="00D754C1"/>
    <w:rsid w:val="00D76BF6"/>
    <w:rsid w:val="00D84F5D"/>
    <w:rsid w:val="00D87479"/>
    <w:rsid w:val="00D906C7"/>
    <w:rsid w:val="00D908E4"/>
    <w:rsid w:val="00D9426B"/>
    <w:rsid w:val="00D947D4"/>
    <w:rsid w:val="00D954E4"/>
    <w:rsid w:val="00D96D08"/>
    <w:rsid w:val="00D974DB"/>
    <w:rsid w:val="00D9776E"/>
    <w:rsid w:val="00DA0ECC"/>
    <w:rsid w:val="00DA1E8A"/>
    <w:rsid w:val="00DA236C"/>
    <w:rsid w:val="00DA346B"/>
    <w:rsid w:val="00DB44E0"/>
    <w:rsid w:val="00DC2D0A"/>
    <w:rsid w:val="00DC4C46"/>
    <w:rsid w:val="00DC56D8"/>
    <w:rsid w:val="00DC6B0A"/>
    <w:rsid w:val="00DD259C"/>
    <w:rsid w:val="00DD584E"/>
    <w:rsid w:val="00DD6DA7"/>
    <w:rsid w:val="00DE14F2"/>
    <w:rsid w:val="00DE1EEB"/>
    <w:rsid w:val="00DE2BF3"/>
    <w:rsid w:val="00DE35DE"/>
    <w:rsid w:val="00DE6693"/>
    <w:rsid w:val="00DF02A6"/>
    <w:rsid w:val="00DF0394"/>
    <w:rsid w:val="00DF164C"/>
    <w:rsid w:val="00DF18EE"/>
    <w:rsid w:val="00DF1AB4"/>
    <w:rsid w:val="00DF280B"/>
    <w:rsid w:val="00DF3126"/>
    <w:rsid w:val="00DF366F"/>
    <w:rsid w:val="00DF393F"/>
    <w:rsid w:val="00DF676D"/>
    <w:rsid w:val="00DF6CB6"/>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8D2"/>
    <w:rsid w:val="00E21E59"/>
    <w:rsid w:val="00E220DC"/>
    <w:rsid w:val="00E230B2"/>
    <w:rsid w:val="00E24141"/>
    <w:rsid w:val="00E253AE"/>
    <w:rsid w:val="00E258B4"/>
    <w:rsid w:val="00E26DA2"/>
    <w:rsid w:val="00E30B18"/>
    <w:rsid w:val="00E30DE5"/>
    <w:rsid w:val="00E339BF"/>
    <w:rsid w:val="00E36ACA"/>
    <w:rsid w:val="00E37F20"/>
    <w:rsid w:val="00E404EA"/>
    <w:rsid w:val="00E45396"/>
    <w:rsid w:val="00E457D0"/>
    <w:rsid w:val="00E46126"/>
    <w:rsid w:val="00E46B4B"/>
    <w:rsid w:val="00E47388"/>
    <w:rsid w:val="00E50513"/>
    <w:rsid w:val="00E5244E"/>
    <w:rsid w:val="00E524BE"/>
    <w:rsid w:val="00E52C81"/>
    <w:rsid w:val="00E55CCD"/>
    <w:rsid w:val="00E5658E"/>
    <w:rsid w:val="00E57E4F"/>
    <w:rsid w:val="00E62FCB"/>
    <w:rsid w:val="00E644AC"/>
    <w:rsid w:val="00E701BD"/>
    <w:rsid w:val="00E7206E"/>
    <w:rsid w:val="00E73475"/>
    <w:rsid w:val="00E73DA9"/>
    <w:rsid w:val="00E76449"/>
    <w:rsid w:val="00E774C0"/>
    <w:rsid w:val="00E81031"/>
    <w:rsid w:val="00E81FBB"/>
    <w:rsid w:val="00E82796"/>
    <w:rsid w:val="00E82FDB"/>
    <w:rsid w:val="00E83DB5"/>
    <w:rsid w:val="00E848E2"/>
    <w:rsid w:val="00E84B31"/>
    <w:rsid w:val="00E86168"/>
    <w:rsid w:val="00E91C16"/>
    <w:rsid w:val="00E97BF0"/>
    <w:rsid w:val="00EA27A6"/>
    <w:rsid w:val="00EA296B"/>
    <w:rsid w:val="00EA3E04"/>
    <w:rsid w:val="00EA4C71"/>
    <w:rsid w:val="00EA4C7D"/>
    <w:rsid w:val="00EA4C89"/>
    <w:rsid w:val="00EA5738"/>
    <w:rsid w:val="00EA5D96"/>
    <w:rsid w:val="00EA5F71"/>
    <w:rsid w:val="00EA744F"/>
    <w:rsid w:val="00EB0464"/>
    <w:rsid w:val="00EB156C"/>
    <w:rsid w:val="00EB219B"/>
    <w:rsid w:val="00EB2AA4"/>
    <w:rsid w:val="00EB4097"/>
    <w:rsid w:val="00EB48B8"/>
    <w:rsid w:val="00EB5363"/>
    <w:rsid w:val="00EB5FEA"/>
    <w:rsid w:val="00EB6EC5"/>
    <w:rsid w:val="00EC15E7"/>
    <w:rsid w:val="00EC1B6C"/>
    <w:rsid w:val="00EC46A5"/>
    <w:rsid w:val="00EC7597"/>
    <w:rsid w:val="00ED20BB"/>
    <w:rsid w:val="00ED3E7F"/>
    <w:rsid w:val="00ED4D08"/>
    <w:rsid w:val="00ED660F"/>
    <w:rsid w:val="00ED7E4D"/>
    <w:rsid w:val="00EE01A0"/>
    <w:rsid w:val="00EE0908"/>
    <w:rsid w:val="00EE1130"/>
    <w:rsid w:val="00EE12A4"/>
    <w:rsid w:val="00EE24D5"/>
    <w:rsid w:val="00EE2952"/>
    <w:rsid w:val="00EE2FC1"/>
    <w:rsid w:val="00EE3571"/>
    <w:rsid w:val="00EE39D0"/>
    <w:rsid w:val="00EE457D"/>
    <w:rsid w:val="00EE485D"/>
    <w:rsid w:val="00EE5FDB"/>
    <w:rsid w:val="00EE6364"/>
    <w:rsid w:val="00EE687E"/>
    <w:rsid w:val="00EF04E0"/>
    <w:rsid w:val="00EF34DD"/>
    <w:rsid w:val="00EF3971"/>
    <w:rsid w:val="00EF4CCA"/>
    <w:rsid w:val="00EF65D7"/>
    <w:rsid w:val="00EF69E8"/>
    <w:rsid w:val="00F001C9"/>
    <w:rsid w:val="00F0096F"/>
    <w:rsid w:val="00F02DC4"/>
    <w:rsid w:val="00F02FC0"/>
    <w:rsid w:val="00F049D1"/>
    <w:rsid w:val="00F04DD4"/>
    <w:rsid w:val="00F0566B"/>
    <w:rsid w:val="00F05783"/>
    <w:rsid w:val="00F06235"/>
    <w:rsid w:val="00F0629D"/>
    <w:rsid w:val="00F073A4"/>
    <w:rsid w:val="00F107D8"/>
    <w:rsid w:val="00F1238A"/>
    <w:rsid w:val="00F13A81"/>
    <w:rsid w:val="00F13EC1"/>
    <w:rsid w:val="00F13F9B"/>
    <w:rsid w:val="00F15210"/>
    <w:rsid w:val="00F15C41"/>
    <w:rsid w:val="00F15CFB"/>
    <w:rsid w:val="00F1629C"/>
    <w:rsid w:val="00F16AE3"/>
    <w:rsid w:val="00F22BCE"/>
    <w:rsid w:val="00F23F54"/>
    <w:rsid w:val="00F2539D"/>
    <w:rsid w:val="00F2765E"/>
    <w:rsid w:val="00F278A2"/>
    <w:rsid w:val="00F2791F"/>
    <w:rsid w:val="00F27F5F"/>
    <w:rsid w:val="00F34C95"/>
    <w:rsid w:val="00F36A80"/>
    <w:rsid w:val="00F37726"/>
    <w:rsid w:val="00F37761"/>
    <w:rsid w:val="00F37E6C"/>
    <w:rsid w:val="00F4168A"/>
    <w:rsid w:val="00F445CE"/>
    <w:rsid w:val="00F46B13"/>
    <w:rsid w:val="00F50A1E"/>
    <w:rsid w:val="00F51E65"/>
    <w:rsid w:val="00F523B7"/>
    <w:rsid w:val="00F5241B"/>
    <w:rsid w:val="00F53C89"/>
    <w:rsid w:val="00F53EBA"/>
    <w:rsid w:val="00F55507"/>
    <w:rsid w:val="00F61692"/>
    <w:rsid w:val="00F62F5D"/>
    <w:rsid w:val="00F662A3"/>
    <w:rsid w:val="00F66595"/>
    <w:rsid w:val="00F66761"/>
    <w:rsid w:val="00F67F41"/>
    <w:rsid w:val="00F71438"/>
    <w:rsid w:val="00F723F7"/>
    <w:rsid w:val="00F738DD"/>
    <w:rsid w:val="00F76AE9"/>
    <w:rsid w:val="00F772B0"/>
    <w:rsid w:val="00F804A4"/>
    <w:rsid w:val="00F80CCD"/>
    <w:rsid w:val="00F813E5"/>
    <w:rsid w:val="00F81D70"/>
    <w:rsid w:val="00F83718"/>
    <w:rsid w:val="00F84C1F"/>
    <w:rsid w:val="00F85082"/>
    <w:rsid w:val="00F863D1"/>
    <w:rsid w:val="00F87159"/>
    <w:rsid w:val="00F87616"/>
    <w:rsid w:val="00F939F0"/>
    <w:rsid w:val="00F93D5E"/>
    <w:rsid w:val="00F93F1B"/>
    <w:rsid w:val="00F9564D"/>
    <w:rsid w:val="00F958CC"/>
    <w:rsid w:val="00F96470"/>
    <w:rsid w:val="00FA10BE"/>
    <w:rsid w:val="00FA143C"/>
    <w:rsid w:val="00FA26A5"/>
    <w:rsid w:val="00FA40FC"/>
    <w:rsid w:val="00FA4FBC"/>
    <w:rsid w:val="00FA6F02"/>
    <w:rsid w:val="00FA7A60"/>
    <w:rsid w:val="00FB098C"/>
    <w:rsid w:val="00FB0FEF"/>
    <w:rsid w:val="00FB1B88"/>
    <w:rsid w:val="00FB2D75"/>
    <w:rsid w:val="00FC1682"/>
    <w:rsid w:val="00FC25C6"/>
    <w:rsid w:val="00FC3426"/>
    <w:rsid w:val="00FC3FE3"/>
    <w:rsid w:val="00FC6058"/>
    <w:rsid w:val="00FC64F3"/>
    <w:rsid w:val="00FC65E0"/>
    <w:rsid w:val="00FC74E7"/>
    <w:rsid w:val="00FD001E"/>
    <w:rsid w:val="00FD027A"/>
    <w:rsid w:val="00FD2DD0"/>
    <w:rsid w:val="00FD44B5"/>
    <w:rsid w:val="00FD4D0F"/>
    <w:rsid w:val="00FD74AD"/>
    <w:rsid w:val="00FE09CC"/>
    <w:rsid w:val="00FE3633"/>
    <w:rsid w:val="00FE40AA"/>
    <w:rsid w:val="00FE4290"/>
    <w:rsid w:val="00FE56E4"/>
    <w:rsid w:val="00FF17E5"/>
    <w:rsid w:val="00FF4C13"/>
    <w:rsid w:val="00FF518A"/>
    <w:rsid w:val="00FF7CD8"/>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593DB7B"/>
  <w15:docId w15:val="{F7DA9CDA-83A9-4F8C-B8E6-8FB2824FC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2BCC"/>
    <w:pPr>
      <w:keepLines/>
      <w:spacing w:after="0" w:line="240" w:lineRule="auto"/>
    </w:pPr>
    <w:rPr>
      <w:rFonts w:cstheme="minorHAnsi"/>
    </w:rPr>
  </w:style>
  <w:style w:type="paragraph" w:styleId="Overskrift1">
    <w:name w:val="heading 1"/>
    <w:basedOn w:val="Normal"/>
    <w:next w:val="Normal"/>
    <w:link w:val="Overskrift1Tegn"/>
    <w:uiPriority w:val="9"/>
    <w:qFormat/>
    <w:rsid w:val="007A1453"/>
    <w:pPr>
      <w:keepNext/>
      <w:numPr>
        <w:numId w:val="21"/>
      </w:numPr>
      <w:spacing w:before="240"/>
      <w:ind w:left="357" w:hanging="357"/>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44A92"/>
    <w:pPr>
      <w:keepNext/>
      <w:numPr>
        <w:ilvl w:val="1"/>
        <w:numId w:val="21"/>
      </w:numPr>
      <w:spacing w:before="20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040E0B"/>
    <w:pPr>
      <w:keepNext/>
      <w:numPr>
        <w:ilvl w:val="2"/>
        <w:numId w:val="21"/>
      </w:numPr>
      <w:spacing w:after="6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4744A0"/>
    <w:pPr>
      <w:tabs>
        <w:tab w:val="center" w:pos="4253"/>
        <w:tab w:val="right" w:pos="9497"/>
      </w:tabs>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uiPriority w:val="99"/>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E6F1B"/>
    <w:pPr>
      <w:pBdr>
        <w:bottom w:val="single" w:sz="8" w:space="4" w:color="4F81BD" w:themeColor="accent1"/>
      </w:pBdr>
      <w:spacing w:after="300"/>
      <w:contextualSpacing/>
      <w:jc w:val="center"/>
    </w:pPr>
    <w:rPr>
      <w:rFonts w:eastAsiaTheme="majorEastAsia"/>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uiPriority w:val="99"/>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uiPriority w:val="99"/>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E6F1B"/>
    <w:rPr>
      <w:rFonts w:eastAsiaTheme="majorEastAsia" w:cstheme="minorHAnsi"/>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7A1453"/>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44A9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040E0B"/>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4361CB"/>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412846674">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1953972099">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2018-11-19T23:00:00+00:00</Ikrafttredels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FLO-DAA-MAL-836</Dokumentkode>
    <Migrasjon xmlns="f4795027-239c-422c-a244-6b4eb70f7cc9">true</Migrasjon>
    <Fastsatt_x0020_av xmlns="71a8a547-54f0-447a-bd41-f8862ce07847">324</Fastsatt_x0020_av>
    <Dokumentplassering_x0020_i_x0020_side xmlns="f4795027-239c-422c-a244-6b4eb70f7cc9">Dokumentoversikt</Dokumentplassering_x0020_i_x0020_sid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C7DAF-FA40-44FC-B4F2-7591DB422856}">
  <ds:schemaRefs>
    <ds:schemaRef ds:uri="http://purl.org/dc/elements/1.1/"/>
    <ds:schemaRef ds:uri="http://schemas.microsoft.com/sharepoint/v4"/>
    <ds:schemaRef ds:uri="f4795027-239c-422c-a244-6b4eb70f7cc9"/>
    <ds:schemaRef ds:uri="http://schemas.microsoft.com/office/infopath/2007/PartnerControls"/>
    <ds:schemaRef ds:uri="http://schemas.openxmlformats.org/package/2006/metadata/core-properties"/>
    <ds:schemaRef ds:uri="http://purl.org/dc/terms/"/>
    <ds:schemaRef ds:uri="e5e56184-275f-495f-a56f-8fdf09bcc359"/>
    <ds:schemaRef ds:uri="71a8a547-54f0-447a-bd41-f8862ce07847"/>
    <ds:schemaRef ds:uri="http://schemas.microsoft.com/office/2006/documentManagement/types"/>
    <ds:schemaRef ds:uri="http://schemas.microsoft.com/office/2006/metadata/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5B817054-4802-463F-82CD-5A676BC437FC}">
  <ds:schemaRefs>
    <ds:schemaRef ds:uri="http://schemas.microsoft.com/sharepoint/v3/contenttype/forms"/>
  </ds:schemaRefs>
</ds:datastoreItem>
</file>

<file path=customXml/itemProps3.xml><?xml version="1.0" encoding="utf-8"?>
<ds:datastoreItem xmlns:ds="http://schemas.openxmlformats.org/officeDocument/2006/customXml" ds:itemID="{D2967932-E51C-4133-B62E-39E684F51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47F06C-62F3-48FA-9A19-81DC86C3A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E8B6FB86</Template>
  <TotalTime>564</TotalTime>
  <Pages>12</Pages>
  <Words>2146</Words>
  <Characters>12333</Characters>
  <Application>Microsoft Office Word</Application>
  <DocSecurity>0</DocSecurity>
  <Lines>102</Lines>
  <Paragraphs>28</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Annex B - Requirement specification</vt:lpstr>
      <vt:lpstr>Vedlegg Kravspesifikasjon - 23.06.16</vt:lpstr>
    </vt:vector>
  </TitlesOfParts>
  <Manager>aserranokrist@mil.no</Manager>
  <Company>Forsvaret</Company>
  <LinksUpToDate>false</LinksUpToDate>
  <CharactersWithSpaces>14451</CharactersWithSpaces>
  <SharedDoc>false</SharedDoc>
  <HLinks>
    <vt:vector size="6" baseType="variant">
      <vt:variant>
        <vt:i4>458821</vt:i4>
      </vt:variant>
      <vt:variant>
        <vt:i4>225</vt:i4>
      </vt:variant>
      <vt:variant>
        <vt:i4>0</vt:i4>
      </vt:variant>
      <vt:variant>
        <vt:i4>5</vt:i4>
      </vt:variant>
      <vt:variant>
        <vt:lpwstr>http://www.arbeidstilsynet.no/resultat.html?q=renholdsvirksomhet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B - Requirement specification</dc:title>
  <dc:creator>Johannessen, Ragnhild Klerud</dc:creator>
  <cp:lastModifiedBy>Hauge, Mille Charlotte Bruun-Ols</cp:lastModifiedBy>
  <cp:revision>63</cp:revision>
  <cp:lastPrinted>2016-04-21T13:12:00Z</cp:lastPrinted>
  <dcterms:created xsi:type="dcterms:W3CDTF">2019-12-13T07:49:00Z</dcterms:created>
  <dcterms:modified xsi:type="dcterms:W3CDTF">2020-01-07T15:12:00Z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LEGAL</vt:lpwstr>
  </property>
  <property fmtid="{D5CDD505-2E9C-101B-9397-08002B2CF9AE}" pid="3" name="WorkSiteMatterNumber">
    <vt:lpwstr>110874-026</vt:lpwstr>
  </property>
  <property fmtid="{D5CDD505-2E9C-101B-9397-08002B2CF9AE}" pid="4" name="WorkSiteDocNumber">
    <vt:lpwstr>10015011</vt:lpwstr>
  </property>
  <property fmtid="{D5CDD505-2E9C-101B-9397-08002B2CF9AE}" pid="5" name="WorkSiteDocVersion">
    <vt:lpwstr>1</vt:lpwstr>
  </property>
  <property fmtid="{D5CDD505-2E9C-101B-9397-08002B2CF9AE}" pid="6" name="WorkSiteExtDocVersion">
    <vt:lpwstr/>
  </property>
  <property fmtid="{D5CDD505-2E9C-101B-9397-08002B2CF9AE}" pid="7" name="WorkSiteAuthor">
    <vt:lpwstr>UNR</vt:lpwstr>
  </property>
  <property fmtid="{D5CDD505-2E9C-101B-9397-08002B2CF9AE}" pid="8" name="WorkSiteOperator">
    <vt:lpwstr>UNR</vt:lpwstr>
  </property>
  <property fmtid="{D5CDD505-2E9C-101B-9397-08002B2CF9AE}" pid="9" name="2011Design">
    <vt:lpwstr>True</vt:lpwstr>
  </property>
  <property fmtid="{D5CDD505-2E9C-101B-9397-08002B2CF9AE}" pid="10" name="2007Design">
    <vt:lpwstr>True</vt:lpwstr>
  </property>
  <property fmtid="{D5CDD505-2E9C-101B-9397-08002B2CF9AE}" pid="11" name="_NewReviewCycle">
    <vt:lpwstr/>
  </property>
  <property fmtid="{D5CDD505-2E9C-101B-9397-08002B2CF9AE}" pid="12" name="ContentTypeId">
    <vt:lpwstr>0x010100F5CA2C5D16E28845B08E2428319E593E</vt:lpwstr>
  </property>
  <property fmtid="{D5CDD505-2E9C-101B-9397-08002B2CF9AE}" pid="13" name="IntranetMMSikkerhet">
    <vt:lpwstr>1;#UGRADERT|d00673f2-4025-410d-80f3-e4b359da56af</vt:lpwstr>
  </property>
  <property fmtid="{D5CDD505-2E9C-101B-9397-08002B2CF9AE}" pid="14" name="Malverk">
    <vt:lpwstr/>
  </property>
  <property fmtid="{D5CDD505-2E9C-101B-9397-08002B2CF9AE}" pid="15" name="FLO_Termer">
    <vt:lpwstr>4666;#Driftsanskaffelser|85dd21f2-d266-4d30-af1b-366637c1d19d</vt:lpwstr>
  </property>
</Properties>
</file>